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75F0E" w:rsidR="006E5D65" w:rsidP="30D88E35" w:rsidRDefault="00997F14" w14:paraId="47764600" w14:textId="3D7ED383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0D88E35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0D88E35" w:rsidR="00296A48">
        <w:rPr>
          <w:rFonts w:ascii="Corbel" w:hAnsi="Corbel"/>
          <w:i w:val="1"/>
          <w:iCs w:val="1"/>
        </w:rPr>
        <w:t xml:space="preserve">Załącznik nr 1.5 do Zarządzenia Rektora </w:t>
      </w:r>
      <w:r w:rsidRPr="30D88E35" w:rsidR="00296A48">
        <w:rPr>
          <w:rFonts w:ascii="Corbel" w:hAnsi="Corbel"/>
          <w:i w:val="1"/>
          <w:iCs w:val="1"/>
        </w:rPr>
        <w:t>UR nr</w:t>
      </w:r>
      <w:r w:rsidRPr="30D88E35" w:rsidR="00296A48">
        <w:rPr>
          <w:rFonts w:ascii="Corbel" w:hAnsi="Corbel"/>
          <w:i w:val="1"/>
          <w:iCs w:val="1"/>
        </w:rPr>
        <w:t xml:space="preserve"> 7/2023</w:t>
      </w:r>
    </w:p>
    <w:p w:rsidRPr="00B75F0E" w:rsidR="0085747A" w:rsidP="009C54AE" w:rsidRDefault="0085747A" w14:paraId="1F683CC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75F0E">
        <w:rPr>
          <w:rFonts w:ascii="Corbel" w:hAnsi="Corbel"/>
          <w:b/>
          <w:smallCaps/>
          <w:sz w:val="24"/>
          <w:szCs w:val="24"/>
        </w:rPr>
        <w:t>SYLABUS</w:t>
      </w:r>
    </w:p>
    <w:p w:rsidRPr="00B75F0E" w:rsidR="006F0511" w:rsidP="006F0511" w:rsidRDefault="0071620A" w14:paraId="7920F9BE" w14:textId="0D167EB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75F0E">
        <w:rPr>
          <w:rFonts w:ascii="Corbel" w:hAnsi="Corbel"/>
          <w:b/>
          <w:smallCaps/>
          <w:sz w:val="24"/>
          <w:szCs w:val="24"/>
        </w:rPr>
        <w:t>dotyczy cyklu kształcenia</w:t>
      </w:r>
      <w:r w:rsidRPr="00B75F0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Pr="00B75F0E" w:rsidR="006F0511">
        <w:rPr>
          <w:rFonts w:ascii="Corbel" w:hAnsi="Corbel"/>
          <w:i/>
          <w:smallCaps/>
          <w:sz w:val="24"/>
          <w:szCs w:val="24"/>
        </w:rPr>
        <w:t>202</w:t>
      </w:r>
      <w:r w:rsidR="002423A1">
        <w:rPr>
          <w:rFonts w:ascii="Corbel" w:hAnsi="Corbel"/>
          <w:i/>
          <w:smallCaps/>
          <w:sz w:val="24"/>
          <w:szCs w:val="24"/>
        </w:rPr>
        <w:t>3</w:t>
      </w:r>
      <w:r w:rsidRPr="00B75F0E" w:rsidR="006F0511">
        <w:rPr>
          <w:rFonts w:ascii="Corbel" w:hAnsi="Corbel"/>
          <w:i/>
          <w:smallCaps/>
          <w:sz w:val="24"/>
          <w:szCs w:val="24"/>
        </w:rPr>
        <w:t>/202</w:t>
      </w:r>
      <w:r w:rsidR="002423A1">
        <w:rPr>
          <w:rFonts w:ascii="Corbel" w:hAnsi="Corbel"/>
          <w:i/>
          <w:smallCaps/>
          <w:sz w:val="24"/>
          <w:szCs w:val="24"/>
        </w:rPr>
        <w:t>4</w:t>
      </w:r>
      <w:r w:rsidRPr="00B75F0E" w:rsidR="006F0511">
        <w:rPr>
          <w:rFonts w:ascii="Corbel" w:hAnsi="Corbel"/>
          <w:i/>
          <w:smallCaps/>
          <w:sz w:val="24"/>
          <w:szCs w:val="24"/>
        </w:rPr>
        <w:t xml:space="preserve"> – 20</w:t>
      </w:r>
      <w:r w:rsidR="002423A1">
        <w:rPr>
          <w:rFonts w:ascii="Corbel" w:hAnsi="Corbel"/>
          <w:i/>
          <w:smallCaps/>
          <w:sz w:val="24"/>
          <w:szCs w:val="24"/>
        </w:rPr>
        <w:t>24</w:t>
      </w:r>
      <w:r w:rsidRPr="00B75F0E" w:rsidR="006F0511">
        <w:rPr>
          <w:rFonts w:ascii="Corbel" w:hAnsi="Corbel"/>
          <w:i/>
          <w:smallCaps/>
          <w:sz w:val="24"/>
          <w:szCs w:val="24"/>
        </w:rPr>
        <w:t>/202</w:t>
      </w:r>
      <w:r w:rsidR="002423A1">
        <w:rPr>
          <w:rFonts w:ascii="Corbel" w:hAnsi="Corbel"/>
          <w:i/>
          <w:smallCaps/>
          <w:sz w:val="24"/>
          <w:szCs w:val="24"/>
        </w:rPr>
        <w:t>5</w:t>
      </w:r>
    </w:p>
    <w:p w:rsidRPr="00B75F0E" w:rsidR="006F0511" w:rsidP="006F0511" w:rsidRDefault="006F0511" w14:paraId="0119E9BC" w14:textId="01A4520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0D88E35" w:rsidR="006F0511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30D88E35" w:rsidR="006F0511">
        <w:rPr>
          <w:rFonts w:ascii="Corbel" w:hAnsi="Corbel"/>
          <w:i w:val="1"/>
          <w:iCs w:val="1"/>
          <w:sz w:val="20"/>
          <w:szCs w:val="20"/>
        </w:rPr>
        <w:t>(skrajne daty</w:t>
      </w:r>
      <w:r w:rsidRPr="30D88E35" w:rsidR="006F0511">
        <w:rPr>
          <w:rFonts w:ascii="Corbel" w:hAnsi="Corbel"/>
          <w:sz w:val="20"/>
          <w:szCs w:val="20"/>
        </w:rPr>
        <w:t>)</w:t>
      </w:r>
    </w:p>
    <w:p w:rsidRPr="00B75F0E" w:rsidR="006F0511" w:rsidP="4E8B6F71" w:rsidRDefault="006F0511" w14:paraId="5A288093" w14:textId="754257B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75F0E">
        <w:rPr>
          <w:rFonts w:ascii="Corbel" w:hAnsi="Corbel"/>
          <w:sz w:val="20"/>
          <w:szCs w:val="20"/>
        </w:rPr>
        <w:tab/>
      </w:r>
      <w:r w:rsidRPr="00B75F0E">
        <w:rPr>
          <w:rFonts w:ascii="Corbel" w:hAnsi="Corbel"/>
          <w:sz w:val="20"/>
          <w:szCs w:val="20"/>
        </w:rPr>
        <w:tab/>
      </w:r>
      <w:r w:rsidRPr="00B75F0E">
        <w:rPr>
          <w:rFonts w:ascii="Corbel" w:hAnsi="Corbel"/>
          <w:sz w:val="20"/>
          <w:szCs w:val="20"/>
        </w:rPr>
        <w:tab/>
      </w:r>
      <w:r w:rsidRPr="00B75F0E">
        <w:rPr>
          <w:rFonts w:ascii="Corbel" w:hAnsi="Corbel"/>
          <w:sz w:val="20"/>
          <w:szCs w:val="20"/>
        </w:rPr>
        <w:tab/>
      </w:r>
      <w:r w:rsidRPr="00B75F0E">
        <w:rPr>
          <w:rFonts w:ascii="Corbel" w:hAnsi="Corbel"/>
          <w:sz w:val="20"/>
          <w:szCs w:val="20"/>
        </w:rPr>
        <w:t>Rok akademicki 202</w:t>
      </w:r>
      <w:r w:rsidR="002423A1">
        <w:rPr>
          <w:rFonts w:ascii="Corbel" w:hAnsi="Corbel"/>
          <w:sz w:val="20"/>
          <w:szCs w:val="20"/>
        </w:rPr>
        <w:t>4</w:t>
      </w:r>
      <w:r w:rsidRPr="00B75F0E">
        <w:rPr>
          <w:rFonts w:ascii="Corbel" w:hAnsi="Corbel"/>
          <w:sz w:val="20"/>
          <w:szCs w:val="20"/>
        </w:rPr>
        <w:t>/202</w:t>
      </w:r>
      <w:r w:rsidR="002423A1">
        <w:rPr>
          <w:rFonts w:ascii="Corbel" w:hAnsi="Corbel"/>
          <w:sz w:val="20"/>
          <w:szCs w:val="20"/>
        </w:rPr>
        <w:t>5</w:t>
      </w:r>
    </w:p>
    <w:p w:rsidRPr="00B75F0E" w:rsidR="0085747A" w:rsidP="006F0511" w:rsidRDefault="0085747A" w14:paraId="674621DC" w14:textId="5ED978D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Pr="00B75F0E" w:rsidR="0085747A" w:rsidP="009C54AE" w:rsidRDefault="0071620A" w14:paraId="088DF32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75F0E">
        <w:rPr>
          <w:rFonts w:ascii="Corbel" w:hAnsi="Corbel"/>
          <w:szCs w:val="24"/>
        </w:rPr>
        <w:t xml:space="preserve">1. </w:t>
      </w:r>
      <w:r w:rsidRPr="00B75F0E" w:rsidR="0085747A">
        <w:rPr>
          <w:rFonts w:ascii="Corbel" w:hAnsi="Corbel"/>
          <w:szCs w:val="24"/>
        </w:rPr>
        <w:t xml:space="preserve">Podstawowe </w:t>
      </w:r>
      <w:r w:rsidRPr="00B75F0E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75F0E" w:rsidR="00B75F0E" w:rsidTr="43805FFF" w14:paraId="1C13DFF5" w14:textId="77777777">
        <w:tc>
          <w:tcPr>
            <w:tcW w:w="2694" w:type="dxa"/>
            <w:vAlign w:val="center"/>
          </w:tcPr>
          <w:p w:rsidRPr="00B75F0E" w:rsidR="0085747A" w:rsidP="009C54AE" w:rsidRDefault="00C05F44" w14:paraId="48B6E1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75F0E" w:rsidR="0085747A" w:rsidP="4E8B6F71" w:rsidRDefault="00F85326" w14:paraId="2AFBE1D8" w14:textId="058992D4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4E8B6F71">
              <w:rPr>
                <w:rFonts w:cs="Calibri"/>
                <w:b/>
                <w:bCs/>
              </w:rPr>
              <w:t>Gospodar</w:t>
            </w:r>
            <w:r w:rsidR="002423A1">
              <w:rPr>
                <w:rFonts w:cs="Calibri"/>
                <w:b/>
                <w:bCs/>
              </w:rPr>
              <w:t>owanie</w:t>
            </w:r>
            <w:r w:rsidRPr="4E8B6F71">
              <w:rPr>
                <w:rFonts w:cs="Calibri"/>
                <w:b/>
                <w:bCs/>
              </w:rPr>
              <w:t xml:space="preserve"> nieruchomościami</w:t>
            </w:r>
          </w:p>
        </w:tc>
      </w:tr>
      <w:tr w:rsidRPr="00B75F0E" w:rsidR="00B75F0E" w:rsidTr="43805FFF" w14:paraId="325E745B" w14:textId="77777777">
        <w:tc>
          <w:tcPr>
            <w:tcW w:w="2694" w:type="dxa"/>
            <w:vAlign w:val="center"/>
          </w:tcPr>
          <w:p w:rsidRPr="00B75F0E" w:rsidR="0085747A" w:rsidP="009C54AE" w:rsidRDefault="00C05F44" w14:paraId="41836E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Kod przedmiotu</w:t>
            </w:r>
            <w:r w:rsidRPr="00B75F0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75F0E" w:rsidR="0085747A" w:rsidP="00A35A26" w:rsidRDefault="00A35A26" w14:paraId="6A28980F" w14:textId="6D1E5EE3">
            <w:pPr>
              <w:spacing w:after="0" w:line="240" w:lineRule="auto"/>
              <w:rPr>
                <w:rFonts w:cs="Calibri"/>
                <w:lang w:eastAsia="pl-PL"/>
              </w:rPr>
            </w:pPr>
            <w:r w:rsidRPr="00B75F0E">
              <w:rPr>
                <w:rFonts w:cs="Calibri"/>
              </w:rPr>
              <w:t>A2SO4</w:t>
            </w:r>
            <w:r w:rsidRPr="00B75F0E" w:rsidR="00F85326">
              <w:rPr>
                <w:rFonts w:cs="Calibri"/>
              </w:rPr>
              <w:t>7</w:t>
            </w:r>
          </w:p>
        </w:tc>
      </w:tr>
      <w:tr w:rsidRPr="00B75F0E" w:rsidR="00B75F0E" w:rsidTr="43805FFF" w14:paraId="01074105" w14:textId="77777777">
        <w:tc>
          <w:tcPr>
            <w:tcW w:w="2694" w:type="dxa"/>
            <w:vAlign w:val="center"/>
          </w:tcPr>
          <w:p w:rsidRPr="00B75F0E" w:rsidR="006F0511" w:rsidP="006F0511" w:rsidRDefault="006F0511" w14:paraId="6CA2990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B75F0E" w:rsidR="006F0511" w:rsidP="4E8B6F71" w:rsidRDefault="006F0511" w14:paraId="34D596CF" w14:textId="76B9D6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E8B6F7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Pr="00B75F0E" w:rsidR="00B75F0E" w:rsidTr="43805FFF" w14:paraId="71C2BC76" w14:textId="77777777">
        <w:tc>
          <w:tcPr>
            <w:tcW w:w="2694" w:type="dxa"/>
            <w:vAlign w:val="center"/>
          </w:tcPr>
          <w:p w:rsidRPr="00B75F0E" w:rsidR="006F0511" w:rsidP="006F0511" w:rsidRDefault="006F0511" w14:paraId="0E560A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75F0E" w:rsidR="006F0511" w:rsidP="4E8B6F71" w:rsidRDefault="595D7DF6" w14:paraId="15E4489F" w14:textId="0C25BA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E8B6F7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4E8B6F71" w:rsidR="006F0511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B75F0E" w:rsidR="00B75F0E" w:rsidTr="43805FFF" w14:paraId="794AEB62" w14:textId="77777777">
        <w:tc>
          <w:tcPr>
            <w:tcW w:w="2694" w:type="dxa"/>
            <w:vAlign w:val="center"/>
          </w:tcPr>
          <w:p w:rsidRPr="00B75F0E" w:rsidR="00A35A26" w:rsidP="00A35A26" w:rsidRDefault="00A35A26" w14:paraId="56C4E2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75F0E" w:rsidR="00A35A26" w:rsidP="00A35A26" w:rsidRDefault="00A35A26" w14:paraId="5A1F2E95" w14:textId="760B06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Pr="00B75F0E" w:rsidR="00194879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Pr="00B75F0E" w:rsidR="00B75F0E" w:rsidTr="43805FFF" w14:paraId="02AB5364" w14:textId="77777777">
        <w:tc>
          <w:tcPr>
            <w:tcW w:w="2694" w:type="dxa"/>
            <w:vAlign w:val="center"/>
          </w:tcPr>
          <w:p w:rsidRPr="00B75F0E" w:rsidR="00A35A26" w:rsidP="00A35A26" w:rsidRDefault="00A35A26" w14:paraId="4A3505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75F0E" w:rsidR="00A35A26" w:rsidP="00A35A26" w:rsidRDefault="00194879" w14:paraId="6F3295D7" w14:textId="32F3FB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Pr="00B75F0E" w:rsidR="00B75F0E" w:rsidTr="43805FFF" w14:paraId="0CDC0920" w14:textId="77777777">
        <w:tc>
          <w:tcPr>
            <w:tcW w:w="2694" w:type="dxa"/>
            <w:vAlign w:val="center"/>
          </w:tcPr>
          <w:p w:rsidRPr="00B75F0E" w:rsidR="00A35A26" w:rsidP="00A35A26" w:rsidRDefault="00A35A26" w14:paraId="01AAE7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75F0E" w:rsidR="00A35A26" w:rsidP="00A35A26" w:rsidRDefault="00A35A26" w14:paraId="1483518B" w14:textId="11401D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B75F0E" w:rsidR="00B75F0E" w:rsidTr="43805FFF" w14:paraId="18F674BF" w14:textId="77777777">
        <w:tc>
          <w:tcPr>
            <w:tcW w:w="2694" w:type="dxa"/>
            <w:vAlign w:val="center"/>
          </w:tcPr>
          <w:p w:rsidRPr="00B75F0E" w:rsidR="00A35A26" w:rsidP="00A35A26" w:rsidRDefault="00A35A26" w14:paraId="7056D5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75F0E" w:rsidR="00A35A26" w:rsidP="00A35A26" w:rsidRDefault="00341FDE" w14:paraId="4E43C557" w14:textId="664676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B75F0E" w:rsidR="00A35A2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B75F0E" w:rsidR="00B75F0E" w:rsidTr="43805FFF" w14:paraId="3D1DD2A3" w14:textId="77777777">
        <w:tc>
          <w:tcPr>
            <w:tcW w:w="2694" w:type="dxa"/>
            <w:vAlign w:val="center"/>
          </w:tcPr>
          <w:p w:rsidRPr="00B75F0E" w:rsidR="00A35A26" w:rsidP="00A35A26" w:rsidRDefault="00A35A26" w14:paraId="41E98A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B75F0E" w:rsidR="00A35A26" w:rsidP="4E8B6F71" w:rsidRDefault="00A35A26" w14:paraId="3775CBF2" w14:textId="09CCE0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E8B6F7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Pr="00B75F0E" w:rsidR="00B75F0E" w:rsidTr="43805FFF" w14:paraId="1E0E0800" w14:textId="77777777">
        <w:tc>
          <w:tcPr>
            <w:tcW w:w="2694" w:type="dxa"/>
            <w:vAlign w:val="center"/>
          </w:tcPr>
          <w:p w:rsidRPr="00B75F0E" w:rsidR="00A35A26" w:rsidP="00A35A26" w:rsidRDefault="00A35A26" w14:paraId="3C269B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75F0E" w:rsidR="00A35A26" w:rsidP="43805FFF" w:rsidRDefault="6A84510B" w14:paraId="301E862C" w14:textId="080131A5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43805FFF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Pr="00B75F0E" w:rsidR="00B75F0E" w:rsidTr="43805FFF" w14:paraId="7B6E123D" w14:textId="77777777">
        <w:tc>
          <w:tcPr>
            <w:tcW w:w="2694" w:type="dxa"/>
            <w:vAlign w:val="center"/>
          </w:tcPr>
          <w:p w:rsidRPr="00B75F0E" w:rsidR="00A35A26" w:rsidP="00A35A26" w:rsidRDefault="00A35A26" w14:paraId="1B559C7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75F0E" w:rsidR="00A35A26" w:rsidP="00A35A26" w:rsidRDefault="002423A1" w14:paraId="3E5FC750" w14:textId="5D9135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B75F0E" w:rsidR="00A35A26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Pr="00B75F0E" w:rsidR="00B75F0E" w:rsidTr="43805FFF" w14:paraId="5DEAC29A" w14:textId="77777777">
        <w:tc>
          <w:tcPr>
            <w:tcW w:w="2694" w:type="dxa"/>
            <w:vAlign w:val="center"/>
          </w:tcPr>
          <w:p w:rsidRPr="00B75F0E" w:rsidR="00A35A26" w:rsidP="00A35A26" w:rsidRDefault="00A35A26" w14:paraId="48BEA79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75F0E" w:rsidR="00A35A26" w:rsidP="00A35A26" w:rsidRDefault="00882E8D" w14:paraId="5531432C" w14:textId="4F578E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dr Ewa Bonusiak</w:t>
            </w:r>
          </w:p>
        </w:tc>
      </w:tr>
      <w:tr w:rsidRPr="00B75F0E" w:rsidR="00B75F0E" w:rsidTr="43805FFF" w14:paraId="70D2FEE4" w14:textId="77777777">
        <w:tc>
          <w:tcPr>
            <w:tcW w:w="2694" w:type="dxa"/>
            <w:vAlign w:val="center"/>
          </w:tcPr>
          <w:p w:rsidRPr="00B75F0E" w:rsidR="00882E8D" w:rsidP="00882E8D" w:rsidRDefault="00882E8D" w14:paraId="123883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75F0E" w:rsidR="00882E8D" w:rsidP="00882E8D" w:rsidRDefault="00882E8D" w14:paraId="1D08AC9F" w14:textId="66F029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color w:val="auto"/>
                <w:sz w:val="24"/>
                <w:szCs w:val="24"/>
              </w:rPr>
              <w:t>dr Ewa Bonusiak</w:t>
            </w:r>
          </w:p>
        </w:tc>
      </w:tr>
    </w:tbl>
    <w:p w:rsidRPr="00B75F0E" w:rsidR="0085747A" w:rsidP="009C54AE" w:rsidRDefault="0085747A" w14:paraId="69895455" w14:textId="257C44F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 xml:space="preserve">* </w:t>
      </w:r>
      <w:r w:rsidRPr="00B75F0E">
        <w:rPr>
          <w:rFonts w:ascii="Corbel" w:hAnsi="Corbel"/>
          <w:i/>
          <w:sz w:val="24"/>
          <w:szCs w:val="24"/>
        </w:rPr>
        <w:t>-</w:t>
      </w:r>
      <w:r w:rsidRPr="00B75F0E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75F0E" w:rsidR="00B90885">
        <w:rPr>
          <w:rFonts w:ascii="Corbel" w:hAnsi="Corbel"/>
          <w:b w:val="0"/>
          <w:sz w:val="24"/>
          <w:szCs w:val="24"/>
        </w:rPr>
        <w:t>e,</w:t>
      </w:r>
      <w:r w:rsidRPr="00B75F0E">
        <w:rPr>
          <w:rFonts w:ascii="Corbel" w:hAnsi="Corbel"/>
          <w:i/>
          <w:sz w:val="24"/>
          <w:szCs w:val="24"/>
        </w:rPr>
        <w:t xml:space="preserve"> </w:t>
      </w:r>
      <w:r w:rsidRPr="00B75F0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75F0E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75F0E" w:rsidR="00923D7D" w:rsidP="009C54AE" w:rsidRDefault="00923D7D" w14:paraId="5475231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75F0E" w:rsidR="0085747A" w:rsidP="009C54AE" w:rsidRDefault="0085747A" w14:paraId="2CD0C80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>1.</w:t>
      </w:r>
      <w:r w:rsidRPr="00B75F0E" w:rsidR="00E22FBC">
        <w:rPr>
          <w:rFonts w:ascii="Corbel" w:hAnsi="Corbel"/>
          <w:sz w:val="24"/>
          <w:szCs w:val="24"/>
        </w:rPr>
        <w:t>1</w:t>
      </w:r>
      <w:r w:rsidRPr="00B75F0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75F0E" w:rsidR="00923D7D" w:rsidP="009C54AE" w:rsidRDefault="00923D7D" w14:paraId="6096B31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B75F0E" w:rsidR="00B75F0E" w:rsidTr="30D88E35" w14:paraId="6BF2F783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015B8F" w:rsidP="009C54AE" w:rsidRDefault="00015B8F" w14:paraId="106197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Semestr</w:t>
            </w:r>
          </w:p>
          <w:p w:rsidRPr="00B75F0E" w:rsidR="00015B8F" w:rsidP="009C54AE" w:rsidRDefault="002B5EA0" w14:paraId="0B0D603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(</w:t>
            </w:r>
            <w:r w:rsidRPr="00B75F0E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1B3216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6BA435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15A5CDE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14D85B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009C54AE" w:rsidRDefault="00015B8F" w14:paraId="4B3B15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34BED8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18976B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040314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5F0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75F0E" w:rsidR="00015B8F" w:rsidP="009C54AE" w:rsidRDefault="00015B8F" w14:paraId="0524B2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75F0E">
              <w:rPr>
                <w:rFonts w:ascii="Corbel" w:hAnsi="Corbel"/>
                <w:b/>
                <w:szCs w:val="24"/>
              </w:rPr>
              <w:t>Liczba pkt</w:t>
            </w:r>
            <w:r w:rsidRPr="00B75F0E" w:rsidR="00B90885">
              <w:rPr>
                <w:rFonts w:ascii="Corbel" w:hAnsi="Corbel"/>
                <w:b/>
                <w:szCs w:val="24"/>
              </w:rPr>
              <w:t>.</w:t>
            </w:r>
            <w:r w:rsidRPr="00B75F0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75F0E" w:rsidR="00B75F0E" w:rsidTr="30D88E35" w14:paraId="55B13173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882E8D" w14:paraId="630E3C7F" w14:textId="540219F3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D88E35" w:rsidR="00882E8D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194879" w14:paraId="3433C129" w14:textId="5F641664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D88E35" w:rsidR="0019487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015B8F" w14:paraId="40860063" w14:textId="7C2BF225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015B8F" w14:paraId="6FC99C2C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015B8F" w14:paraId="2479256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015B8F" w14:paraId="569C4C4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015B8F" w14:paraId="4526858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015B8F" w14:paraId="71DC4D3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00015B8F" w14:paraId="2B8A853B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75F0E" w:rsidR="00015B8F" w:rsidP="30D88E35" w:rsidRDefault="313971F4" w14:paraId="7C25EAE4" w14:textId="33BD7FFF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D88E35" w:rsidR="313971F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75F0E" w:rsidR="00923D7D" w:rsidP="009C54AE" w:rsidRDefault="00923D7D" w14:paraId="083104C1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75F0E" w:rsidR="0085747A" w:rsidP="00F83B28" w:rsidRDefault="0085747A" w14:paraId="433DA32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0D88E35" w:rsidR="0085747A">
        <w:rPr>
          <w:rFonts w:ascii="Corbel" w:hAnsi="Corbel"/>
          <w:caps w:val="0"/>
          <w:smallCaps w:val="0"/>
        </w:rPr>
        <w:t>1.</w:t>
      </w:r>
      <w:r w:rsidRPr="30D88E35" w:rsidR="00E22FBC">
        <w:rPr>
          <w:rFonts w:ascii="Corbel" w:hAnsi="Corbel"/>
          <w:caps w:val="0"/>
          <w:smallCaps w:val="0"/>
        </w:rPr>
        <w:t>2</w:t>
      </w:r>
      <w:r w:rsidRPr="30D88E35" w:rsidR="00F83B28">
        <w:rPr>
          <w:rFonts w:ascii="Corbel" w:hAnsi="Corbel"/>
          <w:caps w:val="0"/>
          <w:smallCaps w:val="0"/>
        </w:rPr>
        <w:t>.</w:t>
      </w:r>
      <w:r>
        <w:tab/>
      </w:r>
      <w:r w:rsidRPr="30D88E35" w:rsidR="0085747A">
        <w:rPr>
          <w:rFonts w:ascii="Corbel" w:hAnsi="Corbel"/>
          <w:caps w:val="0"/>
          <w:smallCaps w:val="0"/>
        </w:rPr>
        <w:t xml:space="preserve">Sposób realizacji zajęć  </w:t>
      </w:r>
    </w:p>
    <w:p w:rsidRPr="00B75F0E" w:rsidR="0085747A" w:rsidP="30D88E35" w:rsidRDefault="1236FD52" w14:paraId="2EA8F885" w14:textId="4F71E9E9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30D88E35" w:rsidR="7F0AA113">
        <w:rPr>
          <w:rFonts w:ascii="Wingdings" w:hAnsi="Wingdings" w:eastAsia="Wingdings" w:cs="Wingdings"/>
          <w:b w:val="0"/>
          <w:bCs w:val="0"/>
        </w:rPr>
        <w:t xml:space="preserve">x </w:t>
      </w:r>
      <w:r w:rsidRPr="30D88E35" w:rsidR="0085747A">
        <w:rPr>
          <w:rFonts w:ascii="Corbel" w:hAnsi="Corbel"/>
          <w:b w:val="0"/>
          <w:bCs w:val="0"/>
          <w:caps w:val="0"/>
          <w:smallCaps w:val="0"/>
        </w:rPr>
        <w:t xml:space="preserve">zajęcia w formie tradycyjnej </w:t>
      </w:r>
    </w:p>
    <w:p w:rsidRPr="00B75F0E" w:rsidR="0085747A" w:rsidP="30D88E35" w:rsidRDefault="00194879" w14:paraId="2352C8A1" w14:textId="1F995E0A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30D88E35" w:rsidR="00194879">
        <w:rPr>
          <w:rFonts w:ascii="Wingdings" w:hAnsi="Wingdings" w:eastAsia="Wingdings" w:cs="Wingdings"/>
          <w:b w:val="0"/>
          <w:bCs w:val="0"/>
        </w:rPr>
        <w:t>x</w:t>
      </w:r>
      <w:r w:rsidRPr="30D88E35" w:rsidR="0085747A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30D88E35" w:rsidR="4D1B81D6">
        <w:rPr>
          <w:rFonts w:ascii="Corbel" w:hAnsi="Corbel"/>
          <w:b w:val="0"/>
          <w:bCs w:val="0"/>
          <w:caps w:val="0"/>
          <w:smallCaps w:val="0"/>
        </w:rPr>
        <w:t>z</w:t>
      </w:r>
      <w:r w:rsidRPr="30D88E35" w:rsidR="0085747A">
        <w:rPr>
          <w:rFonts w:ascii="Corbel" w:hAnsi="Corbel"/>
          <w:b w:val="0"/>
          <w:bCs w:val="0"/>
          <w:caps w:val="0"/>
          <w:smallCaps w:val="0"/>
        </w:rPr>
        <w:t>ajęcia realizowane z wykorzystaniem metod i technik kształcenia na odległość</w:t>
      </w:r>
    </w:p>
    <w:p w:rsidRPr="00B75F0E" w:rsidR="0085747A" w:rsidP="009C54AE" w:rsidRDefault="0085747A" w14:paraId="39E798D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75F0E" w:rsidR="00E22FBC" w:rsidP="30D88E35" w:rsidRDefault="00E22FBC" w14:paraId="04DE329E" w14:textId="06E5359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30D88E35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0D88E35" w:rsidR="00E22FBC">
        <w:rPr>
          <w:rFonts w:ascii="Corbel" w:hAnsi="Corbel"/>
          <w:caps w:val="0"/>
          <w:smallCaps w:val="0"/>
        </w:rPr>
        <w:t>For</w:t>
      </w:r>
      <w:r w:rsidRPr="30D88E35" w:rsidR="00445970">
        <w:rPr>
          <w:rFonts w:ascii="Corbel" w:hAnsi="Corbel"/>
          <w:caps w:val="0"/>
          <w:smallCaps w:val="0"/>
        </w:rPr>
        <w:t xml:space="preserve">ma zaliczenia </w:t>
      </w:r>
      <w:r w:rsidRPr="30D88E35" w:rsidR="00445970">
        <w:rPr>
          <w:rFonts w:ascii="Corbel" w:hAnsi="Corbel"/>
          <w:caps w:val="0"/>
          <w:smallCaps w:val="0"/>
        </w:rPr>
        <w:t xml:space="preserve">przedmiotu </w:t>
      </w:r>
      <w:r w:rsidRPr="30D88E35" w:rsidR="00E22FBC">
        <w:rPr>
          <w:rFonts w:ascii="Corbel" w:hAnsi="Corbel"/>
          <w:caps w:val="0"/>
          <w:smallCaps w:val="0"/>
        </w:rPr>
        <w:t>(</w:t>
      </w:r>
      <w:r w:rsidRPr="30D88E35" w:rsidR="00E22FBC">
        <w:rPr>
          <w:rFonts w:ascii="Corbel" w:hAnsi="Corbel"/>
          <w:caps w:val="0"/>
          <w:smallCaps w:val="0"/>
        </w:rPr>
        <w:t xml:space="preserve">z toku) </w:t>
      </w:r>
      <w:r w:rsidRPr="30D88E35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B75F0E" w:rsidR="00DB2FDB" w:rsidP="00DB2FDB" w:rsidRDefault="00DB2FDB" w14:paraId="1EB21697" w14:textId="77777777">
      <w:pPr>
        <w:spacing w:after="0" w:line="240" w:lineRule="auto"/>
        <w:jc w:val="both"/>
        <w:rPr>
          <w:rFonts w:ascii="Corbel" w:hAnsi="Corbel" w:eastAsia="Cambria"/>
          <w:b/>
          <w:sz w:val="24"/>
          <w:szCs w:val="24"/>
        </w:rPr>
      </w:pPr>
    </w:p>
    <w:p w:rsidRPr="00B75F0E" w:rsidR="00DB2FDB" w:rsidP="00DB2FDB" w:rsidRDefault="00DB2FDB" w14:paraId="06660920" w14:textId="6C37407E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4E8B6F71">
        <w:rPr>
          <w:rFonts w:ascii="Corbel" w:hAnsi="Corbel" w:eastAsia="Cambria"/>
          <w:b/>
          <w:bCs/>
          <w:sz w:val="24"/>
          <w:szCs w:val="24"/>
        </w:rPr>
        <w:t>W przypadku wykładu</w:t>
      </w:r>
      <w:r w:rsidRPr="4E8B6F71">
        <w:rPr>
          <w:rFonts w:ascii="Corbel" w:hAnsi="Corbel" w:eastAsia="Cambria"/>
          <w:sz w:val="24"/>
          <w:szCs w:val="24"/>
        </w:rPr>
        <w:t xml:space="preserve"> – egzamin w formie pisemnej lub ustnej.</w:t>
      </w:r>
    </w:p>
    <w:p w:rsidRPr="00B75F0E" w:rsidR="00DB2FDB" w:rsidP="00F83B28" w:rsidRDefault="00DB2FDB" w14:paraId="05B185C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Pr="00B75F0E" w:rsidR="00E960BB" w:rsidP="009C54AE" w:rsidRDefault="0085747A" w14:paraId="2374C96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E8B6F71">
        <w:rPr>
          <w:rFonts w:ascii="Corbel" w:hAnsi="Corbel"/>
        </w:rPr>
        <w:t xml:space="preserve">2.Wymagania wstępne </w:t>
      </w:r>
    </w:p>
    <w:p w:rsidR="4E8B6F71" w:rsidP="4E8B6F71" w:rsidRDefault="4E8B6F71" w14:paraId="0ED2221A" w14:textId="69B2C87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75F0E" w:rsidR="0085747A" w:rsidTr="00745302" w14:paraId="7641A10F" w14:textId="77777777">
        <w:tc>
          <w:tcPr>
            <w:tcW w:w="9670" w:type="dxa"/>
          </w:tcPr>
          <w:p w:rsidRPr="00B75F0E" w:rsidR="0085747A" w:rsidP="009C54AE" w:rsidRDefault="00DB2FDB" w14:paraId="3DAECED5" w14:textId="2698F99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</w:t>
            </w:r>
            <w:r w:rsidRPr="00B75F0E" w:rsidR="00F9427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oraz prawa cywilnego</w:t>
            </w:r>
          </w:p>
        </w:tc>
      </w:tr>
    </w:tbl>
    <w:p w:rsidRPr="00B75F0E" w:rsidR="00153C41" w:rsidP="009C54AE" w:rsidRDefault="00153C41" w14:paraId="4ECCBAE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30D88E35" w:rsidRDefault="30D88E35" w14:paraId="4D367E24" w14:textId="2BDF954D">
      <w:r>
        <w:br w:type="page"/>
      </w:r>
    </w:p>
    <w:p w:rsidRPr="00B75F0E" w:rsidR="0085747A" w:rsidP="30D88E35" w:rsidRDefault="0071620A" w14:paraId="1F2C0751" w14:textId="7FB8C2C9">
      <w:pPr>
        <w:pStyle w:val="Punktygwne"/>
        <w:spacing w:before="0" w:after="0"/>
        <w:rPr>
          <w:rFonts w:ascii="Corbel" w:hAnsi="Corbel"/>
        </w:rPr>
      </w:pPr>
      <w:r w:rsidRPr="30D88E35" w:rsidR="0071620A">
        <w:rPr>
          <w:rFonts w:ascii="Corbel" w:hAnsi="Corbel"/>
        </w:rPr>
        <w:t>3.</w:t>
      </w:r>
      <w:r w:rsidRPr="30D88E35" w:rsidR="0085747A">
        <w:rPr>
          <w:rFonts w:ascii="Corbel" w:hAnsi="Corbel"/>
        </w:rPr>
        <w:t xml:space="preserve"> </w:t>
      </w:r>
      <w:r w:rsidRPr="30D88E35" w:rsidR="00A84C85">
        <w:rPr>
          <w:rFonts w:ascii="Corbel" w:hAnsi="Corbel"/>
        </w:rPr>
        <w:t xml:space="preserve">cele, efekty uczenia </w:t>
      </w:r>
      <w:r w:rsidRPr="30D88E35" w:rsidR="00A84C85">
        <w:rPr>
          <w:rFonts w:ascii="Corbel" w:hAnsi="Corbel"/>
        </w:rPr>
        <w:t>się</w:t>
      </w:r>
      <w:r w:rsidRPr="30D88E35" w:rsidR="0085747A">
        <w:rPr>
          <w:rFonts w:ascii="Corbel" w:hAnsi="Corbel"/>
        </w:rPr>
        <w:t>,</w:t>
      </w:r>
      <w:r w:rsidRPr="30D88E35" w:rsidR="0085747A">
        <w:rPr>
          <w:rFonts w:ascii="Corbel" w:hAnsi="Corbel"/>
        </w:rPr>
        <w:t xml:space="preserve"> treści Programowe i stosowane metody Dydaktyczne</w:t>
      </w:r>
    </w:p>
    <w:p w:rsidRPr="00B75F0E" w:rsidR="0085747A" w:rsidP="009C54AE" w:rsidRDefault="0085747A" w14:paraId="772173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75F0E" w:rsidR="0085747A" w:rsidP="009C54AE" w:rsidRDefault="0071620A" w14:paraId="59592E32" w14:textId="77777777">
      <w:pPr>
        <w:pStyle w:val="Podpunkty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 xml:space="preserve">3.1 </w:t>
      </w:r>
      <w:r w:rsidRPr="00B75F0E" w:rsidR="00C05F44">
        <w:rPr>
          <w:rFonts w:ascii="Corbel" w:hAnsi="Corbel"/>
          <w:sz w:val="24"/>
          <w:szCs w:val="24"/>
        </w:rPr>
        <w:t>Cele przedmiotu</w:t>
      </w:r>
    </w:p>
    <w:p w:rsidRPr="00B75F0E" w:rsidR="00F83B28" w:rsidP="009C54AE" w:rsidRDefault="00F83B28" w14:paraId="4D4E2AA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75F0E" w:rsidR="00B75F0E" w:rsidTr="00DF2A59" w14:paraId="5656F713" w14:textId="77777777">
        <w:tc>
          <w:tcPr>
            <w:tcW w:w="843" w:type="dxa"/>
            <w:vAlign w:val="center"/>
          </w:tcPr>
          <w:p w:rsidRPr="00B75F0E" w:rsidR="0085747A" w:rsidP="009C54AE" w:rsidRDefault="0085747A" w14:paraId="4AC61CA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B75F0E" w:rsidR="0085747A" w:rsidP="009C54AE" w:rsidRDefault="001B7068" w14:paraId="2D454AE5" w14:textId="7478D33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zasadami gospodarowania nieruchomościami stanowiącymi własność Skarbu Państwa oraz własność jednostek samorządu terytorialnego</w:t>
            </w:r>
          </w:p>
        </w:tc>
      </w:tr>
      <w:tr w:rsidRPr="00B75F0E" w:rsidR="0085747A" w:rsidTr="00DF2A59" w14:paraId="5F4EF158" w14:textId="77777777">
        <w:tc>
          <w:tcPr>
            <w:tcW w:w="843" w:type="dxa"/>
            <w:vAlign w:val="center"/>
          </w:tcPr>
          <w:p w:rsidRPr="00B75F0E" w:rsidR="0085747A" w:rsidP="009C54AE" w:rsidRDefault="001B7068" w14:paraId="61518378" w14:textId="10E45F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Pr="00B75F0E" w:rsidR="0085747A" w:rsidP="009C54AE" w:rsidRDefault="00CC2C5A" w14:paraId="0F2D7E32" w14:textId="7CD126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5F0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B75F0E" w:rsidR="001B7068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B75F0E" w:rsidR="00DF2A59">
              <w:rPr>
                <w:rFonts w:ascii="Corbel" w:hAnsi="Corbel"/>
                <w:b w:val="0"/>
                <w:sz w:val="24"/>
                <w:szCs w:val="24"/>
              </w:rPr>
              <w:t>lem przedmiotu jest</w:t>
            </w:r>
            <w:r w:rsidRPr="00B75F0E">
              <w:rPr>
                <w:rFonts w:ascii="Corbel" w:hAnsi="Corbel"/>
                <w:b w:val="0"/>
                <w:sz w:val="24"/>
                <w:szCs w:val="24"/>
              </w:rPr>
              <w:t xml:space="preserve"> także</w:t>
            </w:r>
            <w:r w:rsidRPr="00B75F0E" w:rsidR="00DF2A5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75F0E">
              <w:rPr>
                <w:rFonts w:ascii="Corbel" w:hAnsi="Corbel"/>
                <w:b w:val="0"/>
                <w:sz w:val="24"/>
                <w:szCs w:val="24"/>
              </w:rPr>
              <w:t>uwypuklenie</w:t>
            </w:r>
            <w:r w:rsidRPr="00B75F0E" w:rsidR="00DF2A59">
              <w:rPr>
                <w:rFonts w:ascii="Corbel" w:hAnsi="Corbel"/>
                <w:b w:val="0"/>
                <w:sz w:val="24"/>
                <w:szCs w:val="24"/>
              </w:rPr>
              <w:t xml:space="preserve"> zasad istotn</w:t>
            </w:r>
            <w:r w:rsidRPr="00B75F0E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B75F0E" w:rsidR="00DF2A59">
              <w:rPr>
                <w:rFonts w:ascii="Corbel" w:hAnsi="Corbel"/>
                <w:b w:val="0"/>
                <w:sz w:val="24"/>
                <w:szCs w:val="24"/>
              </w:rPr>
              <w:t xml:space="preserve"> z punktu widzenia scalania i podziału nieruchomości, ich pierwokupu, wywłaszczania i zwrotu nieruchomości, udział w kosztach budowy urządzeń infrastruktury technicznej, wyceny nieruchomości oraz działalności zawodowej, której przedmiotem jest gospodarowania nieruchomościami.</w:t>
            </w:r>
          </w:p>
        </w:tc>
      </w:tr>
    </w:tbl>
    <w:p w:rsidRPr="00B75F0E" w:rsidR="0085747A" w:rsidP="009C54AE" w:rsidRDefault="0085747A" w14:paraId="2F2BAC7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5F0E" w:rsidR="001D7B54" w:rsidP="009C54AE" w:rsidRDefault="009F4610" w14:paraId="39841D9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b/>
          <w:sz w:val="24"/>
          <w:szCs w:val="24"/>
        </w:rPr>
        <w:t xml:space="preserve">3.2 </w:t>
      </w:r>
      <w:r w:rsidRPr="00B75F0E" w:rsidR="001D7B54">
        <w:rPr>
          <w:rFonts w:ascii="Corbel" w:hAnsi="Corbel"/>
          <w:b/>
          <w:sz w:val="24"/>
          <w:szCs w:val="24"/>
        </w:rPr>
        <w:t xml:space="preserve">Efekty </w:t>
      </w:r>
      <w:r w:rsidRPr="00B75F0E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75F0E" w:rsidR="001D7B54">
        <w:rPr>
          <w:rFonts w:ascii="Corbel" w:hAnsi="Corbel"/>
          <w:b/>
          <w:sz w:val="24"/>
          <w:szCs w:val="24"/>
        </w:rPr>
        <w:t>dla przedmiotu</w:t>
      </w:r>
      <w:r w:rsidRPr="00B75F0E" w:rsidR="00445970">
        <w:rPr>
          <w:rFonts w:ascii="Corbel" w:hAnsi="Corbel"/>
          <w:sz w:val="24"/>
          <w:szCs w:val="24"/>
        </w:rPr>
        <w:t xml:space="preserve"> </w:t>
      </w:r>
    </w:p>
    <w:p w:rsidRPr="00B75F0E" w:rsidR="001D7B54" w:rsidP="009C54AE" w:rsidRDefault="001D7B54" w14:paraId="1C6FBA7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75F0E" w:rsidR="00B75F0E" w:rsidTr="30D88E35" w14:paraId="1CAE0183" w14:textId="77777777">
        <w:tc>
          <w:tcPr>
            <w:tcW w:w="1681" w:type="dxa"/>
            <w:tcMar/>
            <w:vAlign w:val="center"/>
          </w:tcPr>
          <w:p w:rsidRPr="00B75F0E" w:rsidR="0085747A" w:rsidP="009C54AE" w:rsidRDefault="0085747A" w14:paraId="055233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smallCaps w:val="0"/>
                <w:szCs w:val="24"/>
              </w:rPr>
              <w:t>EK</w:t>
            </w:r>
            <w:r w:rsidRPr="00B75F0E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75F0E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75F0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B75F0E" w:rsidR="0085747A" w:rsidP="00C05F44" w:rsidRDefault="0085747A" w14:paraId="3D95BE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75F0E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B75F0E" w:rsidR="0085747A" w:rsidP="00C05F44" w:rsidRDefault="0085747A" w14:paraId="34B847F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75F0E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75F0E" w:rsidR="00B75F0E" w:rsidTr="30D88E35" w14:paraId="2FF446F8" w14:textId="77777777">
        <w:tc>
          <w:tcPr>
            <w:tcW w:w="1681" w:type="dxa"/>
            <w:tcMar/>
          </w:tcPr>
          <w:p w:rsidRPr="00B75F0E" w:rsidR="006C167B" w:rsidP="4E8B6F71" w:rsidRDefault="459E04B5" w14:paraId="5A7CC133" w14:textId="525DE05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  <w:tcMar/>
          </w:tcPr>
          <w:p w:rsidRPr="00B75F0E" w:rsidR="006C167B" w:rsidP="4E8B6F71" w:rsidRDefault="0932535D" w14:paraId="7F0CADB8" w14:textId="086A39A1">
            <w:pPr>
              <w:pStyle w:val="TableParagraph"/>
              <w:spacing w:line="276" w:lineRule="auto"/>
              <w:ind w:right="96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 zaawansowaną wiedzę ogólną w obszarze nauk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zakresu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prawa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uporządkowaną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podbudowaną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teoretycznie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wiedzę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obejmującą</w:t>
            </w:r>
            <w:r w:rsidRPr="4E8B6F71">
              <w:rPr>
                <w:spacing w:val="2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kluczowe</w:t>
            </w:r>
            <w:r w:rsidRPr="4E8B6F71">
              <w:rPr>
                <w:spacing w:val="2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zagadnienia,</w:t>
            </w:r>
            <w:r w:rsidRPr="4E8B6F71">
              <w:rPr>
                <w:spacing w:val="2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ekonomiczne, polityczne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socjologiczne;</w:t>
            </w:r>
          </w:p>
        </w:tc>
        <w:tc>
          <w:tcPr>
            <w:tcW w:w="1865" w:type="dxa"/>
            <w:tcMar/>
          </w:tcPr>
          <w:p w:rsidR="4E8B6F71" w:rsidP="4E8B6F71" w:rsidRDefault="4E8B6F71" w14:paraId="7ADA24C9" w14:textId="1B4CA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Pr="00B75F0E" w:rsidR="00B75F0E" w:rsidTr="30D88E35" w14:paraId="439D51A3" w14:textId="77777777">
        <w:tc>
          <w:tcPr>
            <w:tcW w:w="1681" w:type="dxa"/>
            <w:tcMar/>
          </w:tcPr>
          <w:p w:rsidRPr="00B75F0E" w:rsidR="006C167B" w:rsidP="4E8B6F71" w:rsidRDefault="7A1E84A9" w14:paraId="495355FC" w14:textId="3CFF6114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E8B6F71" w:rsidR="664B921C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  <w:tcMar/>
          </w:tcPr>
          <w:p w:rsidRPr="00B75F0E" w:rsidR="006C167B" w:rsidP="4E8B6F71" w:rsidRDefault="0932535D" w14:paraId="1D167FBD" w14:textId="241B4700">
            <w:pPr>
              <w:pStyle w:val="TableParagraph"/>
              <w:spacing w:line="276" w:lineRule="auto"/>
              <w:ind w:right="100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Wykazuje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szczegółową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temat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struktur,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zasad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działania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organów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publicznej (krajowych, międzynarodowych i unijnych)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9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podmiotów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administrujących,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ich</w:t>
            </w:r>
            <w:r w:rsidRPr="4E8B6F71">
              <w:rPr>
                <w:spacing w:val="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genezy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ewolucji</w:t>
            </w:r>
            <w:r w:rsidRPr="4E8B6F71">
              <w:rPr>
                <w:spacing w:val="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 wykonywanych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przez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nie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zadań;</w:t>
            </w:r>
          </w:p>
        </w:tc>
        <w:tc>
          <w:tcPr>
            <w:tcW w:w="1865" w:type="dxa"/>
            <w:tcMar/>
          </w:tcPr>
          <w:p w:rsidR="4E8B6F71" w:rsidP="4E8B6F71" w:rsidRDefault="4E8B6F71" w14:paraId="32F2B75A" w14:textId="77208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Pr="00B75F0E" w:rsidR="00B75F0E" w:rsidTr="30D88E35" w14:paraId="3D0B4F21" w14:textId="77777777">
        <w:tc>
          <w:tcPr>
            <w:tcW w:w="1681" w:type="dxa"/>
            <w:tcMar/>
          </w:tcPr>
          <w:p w:rsidRPr="00B75F0E" w:rsidR="00312A45" w:rsidP="4E8B6F71" w:rsidRDefault="51C8A4F5" w14:paraId="0551AF31" w14:textId="2AE9F60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E8B6F71" w:rsidR="379BA3B2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  <w:tcMar/>
          </w:tcPr>
          <w:p w:rsidRPr="00B75F0E" w:rsidR="00312A45" w:rsidP="4E8B6F71" w:rsidRDefault="5CD0F795" w14:paraId="29BA8E2B" w14:textId="427FF83F">
            <w:pPr>
              <w:pStyle w:val="TableParagraph"/>
              <w:spacing w:before="1" w:line="276" w:lineRule="auto"/>
              <w:ind w:right="101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Dysponuje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pogłębioną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relacjach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między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organami administracji publicznej oraz relacjach między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nimi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jednostką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instytucjami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społecznymi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odniesieniu do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wybranych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struktur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społecznych;</w:t>
            </w:r>
          </w:p>
        </w:tc>
        <w:tc>
          <w:tcPr>
            <w:tcW w:w="1865" w:type="dxa"/>
            <w:tcMar/>
          </w:tcPr>
          <w:p w:rsidR="4E8B6F71" w:rsidP="4E8B6F71" w:rsidRDefault="4E8B6F71" w14:paraId="473DFAC1" w14:textId="7E158D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Pr="00B75F0E" w:rsidR="00B75F0E" w:rsidTr="30D88E35" w14:paraId="61691CD8" w14:textId="77777777">
        <w:tc>
          <w:tcPr>
            <w:tcW w:w="1681" w:type="dxa"/>
            <w:tcMar/>
          </w:tcPr>
          <w:p w:rsidRPr="00B75F0E" w:rsidR="00312A45" w:rsidP="4E8B6F71" w:rsidRDefault="75FAAADB" w14:paraId="0B2F0180" w14:textId="668E69E1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E8B6F71" w:rsidR="379BA3B2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  <w:tcMar/>
          </w:tcPr>
          <w:p w:rsidRPr="00B75F0E" w:rsidR="00312A45" w:rsidP="4E8B6F71" w:rsidRDefault="5CD0F795" w14:paraId="2559317E" w14:textId="1E3AE4F0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rozszerzoną</w:t>
            </w:r>
            <w:r w:rsidRPr="4E8B6F71">
              <w:rPr>
                <w:spacing w:val="-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wiedzę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roli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człowieka,</w:t>
            </w:r>
            <w:r w:rsidRPr="4E8B6F71">
              <w:rPr>
                <w:spacing w:val="-1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jego</w:t>
            </w:r>
            <w:r w:rsidRPr="4E8B6F71">
              <w:rPr>
                <w:spacing w:val="-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cechach</w:t>
            </w:r>
            <w:r w:rsidRPr="4E8B6F71">
              <w:rPr>
                <w:spacing w:val="-4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aktywności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sferze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jako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twórcy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kultury</w:t>
            </w:r>
            <w:r w:rsidRPr="4E8B6F71">
              <w:rPr>
                <w:spacing w:val="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podmiotu</w:t>
            </w:r>
            <w:r w:rsidRPr="4E8B6F71">
              <w:rPr>
                <w:spacing w:val="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konstytuującego</w:t>
            </w:r>
            <w:r w:rsidRPr="4E8B6F71">
              <w:rPr>
                <w:spacing w:val="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struktury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społeczne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 zasady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ich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funkcjonowania;</w:t>
            </w:r>
          </w:p>
        </w:tc>
        <w:tc>
          <w:tcPr>
            <w:tcW w:w="1865" w:type="dxa"/>
            <w:tcMar/>
          </w:tcPr>
          <w:p w:rsidR="4E8B6F71" w:rsidP="4E8B6F71" w:rsidRDefault="4E8B6F71" w14:paraId="342CDD35" w14:textId="47350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Pr="00B75F0E" w:rsidR="00B75F0E" w:rsidTr="30D88E35" w14:paraId="58DDA99E" w14:textId="77777777">
        <w:tc>
          <w:tcPr>
            <w:tcW w:w="1681" w:type="dxa"/>
            <w:tcMar/>
          </w:tcPr>
          <w:p w:rsidRPr="00B75F0E" w:rsidR="00FC1097" w:rsidP="4E8B6F71" w:rsidRDefault="6BF44C49" w14:paraId="3784B945" w14:textId="31DD8352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E8B6F71" w:rsidR="048891D2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  <w:tcMar/>
          </w:tcPr>
          <w:p w:rsidRPr="00B75F0E" w:rsidR="00FC1097" w:rsidP="4E8B6F71" w:rsidRDefault="78380393" w14:paraId="79C46A66" w14:textId="754F65C5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Potrafi prawidłowo identyfikować i interpretować zjawiska prawne i inne zachodzące w administracji oraz ich wzajemne relacja z wykorzystaniem wiedzy w zakresie nauk administracyjnych</w:t>
            </w:r>
          </w:p>
        </w:tc>
        <w:tc>
          <w:tcPr>
            <w:tcW w:w="1865" w:type="dxa"/>
            <w:tcMar/>
          </w:tcPr>
          <w:p w:rsidR="4E8B6F71" w:rsidP="4E8B6F71" w:rsidRDefault="4E8B6F71" w14:paraId="793D1F7E" w14:textId="18A9C532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Pr="00B75F0E" w:rsidR="00B75F0E" w:rsidTr="30D88E35" w14:paraId="1B2E9C2E" w14:textId="77777777">
        <w:tc>
          <w:tcPr>
            <w:tcW w:w="1681" w:type="dxa"/>
            <w:tcMar/>
          </w:tcPr>
          <w:p w:rsidRPr="00B75F0E" w:rsidR="00220578" w:rsidP="30D88E35" w:rsidRDefault="5ACC47A4" w14:paraId="193C9A10" w14:textId="361F807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30D88E35" w:rsidR="0F80E851">
              <w:rPr>
                <w:rFonts w:ascii="Corbel" w:hAnsi="Corbel"/>
                <w:b w:val="0"/>
                <w:bCs w:val="0"/>
                <w:sz w:val="23"/>
                <w:szCs w:val="23"/>
              </w:rPr>
              <w:t>EK_0</w:t>
            </w:r>
            <w:r w:rsidRPr="30D88E35" w:rsidR="4D4ADD16">
              <w:rPr>
                <w:rFonts w:ascii="Corbel" w:hAnsi="Corbel"/>
                <w:b w:val="0"/>
                <w:bCs w:val="0"/>
                <w:sz w:val="23"/>
                <w:szCs w:val="23"/>
              </w:rPr>
              <w:t>6</w:t>
            </w:r>
          </w:p>
        </w:tc>
        <w:tc>
          <w:tcPr>
            <w:tcW w:w="5974" w:type="dxa"/>
            <w:tcMar/>
          </w:tcPr>
          <w:p w:rsidRPr="00B75F0E" w:rsidR="00220578" w:rsidP="4E8B6F71" w:rsidRDefault="19D67026" w14:paraId="1F8D2BC8" w14:textId="77777777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Potrafi właściwie dobierać źródła oraz informacje,</w:t>
            </w:r>
          </w:p>
          <w:p w:rsidRPr="00B75F0E" w:rsidR="00220578" w:rsidP="4E8B6F71" w:rsidRDefault="19D67026" w14:paraId="44EF2690" w14:textId="05D55254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pozyskiwać</w:t>
            </w:r>
            <w:r w:rsidRPr="4E8B6F71">
              <w:rPr>
                <w:spacing w:val="2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dane</w:t>
            </w:r>
            <w:r w:rsidRPr="4E8B6F71">
              <w:rPr>
                <w:spacing w:val="2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dla</w:t>
            </w:r>
            <w:r w:rsidRPr="4E8B6F71">
              <w:rPr>
                <w:spacing w:val="6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analizowania</w:t>
            </w:r>
            <w:r w:rsidRPr="4E8B6F71">
              <w:rPr>
                <w:spacing w:val="6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procesów</w:t>
            </w:r>
            <w:r w:rsidRPr="4E8B6F71">
              <w:rPr>
                <w:spacing w:val="6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6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zjawisk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także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prawidłowo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posługiwać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zakresu</w:t>
            </w:r>
            <w:r w:rsidRPr="4E8B6F71">
              <w:rPr>
                <w:spacing w:val="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nauk o</w:t>
            </w:r>
            <w:r w:rsidRPr="4E8B6F71">
              <w:rPr>
                <w:spacing w:val="1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prawie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podstawową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wiedzą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interdyscyplinarną do przygotowania rozwiązań problemów;</w:t>
            </w:r>
          </w:p>
        </w:tc>
        <w:tc>
          <w:tcPr>
            <w:tcW w:w="1865" w:type="dxa"/>
            <w:tcMar/>
          </w:tcPr>
          <w:p w:rsidR="4E8B6F71" w:rsidP="4E8B6F71" w:rsidRDefault="4E8B6F71" w14:paraId="4377A217" w14:textId="12108A0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K_U03</w:t>
            </w:r>
          </w:p>
        </w:tc>
      </w:tr>
      <w:tr w:rsidRPr="00B75F0E" w:rsidR="00B75F0E" w:rsidTr="30D88E35" w14:paraId="365DE515" w14:textId="77777777">
        <w:tc>
          <w:tcPr>
            <w:tcW w:w="1681" w:type="dxa"/>
            <w:tcMar/>
          </w:tcPr>
          <w:p w:rsidR="30D88E35" w:rsidP="30D88E35" w:rsidRDefault="30D88E35" w14:paraId="29312C1B" w14:textId="1ED3C878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EK_07</w:t>
            </w:r>
          </w:p>
        </w:tc>
        <w:tc>
          <w:tcPr>
            <w:tcW w:w="5974" w:type="dxa"/>
            <w:tcMar/>
          </w:tcPr>
          <w:p w:rsidRPr="00B75F0E" w:rsidR="00220578" w:rsidP="4E8B6F71" w:rsidRDefault="19D67026" w14:paraId="7F579039" w14:textId="4772FF28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Wykazuje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specjalistycznymi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umiejętnościami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znajdowania podstaw prawnych, orzecznictwa i literatury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dotyczącej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badanych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zagadnień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stosowania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zasad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etycznych,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jak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również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samodzielnego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proponowania rozwiązań konkretnego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problemu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podejmowania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rozstrzygnięć;</w:t>
            </w:r>
          </w:p>
        </w:tc>
        <w:tc>
          <w:tcPr>
            <w:tcW w:w="1865" w:type="dxa"/>
            <w:tcMar/>
          </w:tcPr>
          <w:p w:rsidR="4E8B6F71" w:rsidP="4E8B6F71" w:rsidRDefault="4E8B6F71" w14:paraId="0A482EB0" w14:textId="2BB4858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K_U04</w:t>
            </w:r>
          </w:p>
        </w:tc>
      </w:tr>
      <w:tr w:rsidRPr="00B75F0E" w:rsidR="00B75F0E" w:rsidTr="30D88E35" w14:paraId="662B6638" w14:textId="77777777">
        <w:tc>
          <w:tcPr>
            <w:tcW w:w="1681" w:type="dxa"/>
            <w:tcMar/>
          </w:tcPr>
          <w:p w:rsidR="30D88E35" w:rsidP="30D88E35" w:rsidRDefault="30D88E35" w14:paraId="1A1CC070" w14:textId="737076D0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EK_08</w:t>
            </w:r>
          </w:p>
        </w:tc>
        <w:tc>
          <w:tcPr>
            <w:tcW w:w="5974" w:type="dxa"/>
            <w:tcMar/>
          </w:tcPr>
          <w:p w:rsidRPr="00B75F0E" w:rsidR="00220578" w:rsidP="4E8B6F71" w:rsidRDefault="19D67026" w14:paraId="662CA889" w14:textId="77777777">
            <w:pPr>
              <w:pStyle w:val="TableParagraph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 umiejętność logicznego myślenia, analizy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syntezy,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dzięki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czemu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potrafi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przekonująco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argumentować</w:t>
            </w:r>
            <w:r w:rsidRPr="4E8B6F71">
              <w:rPr>
                <w:spacing w:val="-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interpretować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zjawiska administracyjne,</w:t>
            </w:r>
          </w:p>
          <w:p w:rsidRPr="00B75F0E" w:rsidR="00220578" w:rsidP="4E8B6F71" w:rsidRDefault="19D67026" w14:paraId="36AD7566" w14:textId="5A4A6D5B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prawne,</w:t>
            </w:r>
            <w:r w:rsidRPr="4E8B6F71">
              <w:rPr>
                <w:spacing w:val="-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społeczne,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 xml:space="preserve">polityczne </w:t>
            </w:r>
            <w:r w:rsidRPr="4E8B6F71">
              <w:rPr>
                <w:spacing w:val="-1"/>
                <w:sz w:val="23"/>
                <w:szCs w:val="23"/>
              </w:rPr>
              <w:t>i ekonomiczne</w:t>
            </w:r>
            <w:r w:rsidRPr="4E8B6F71">
              <w:rPr>
                <w:spacing w:val="-4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sytuacjach decyzyjnych;</w:t>
            </w:r>
          </w:p>
        </w:tc>
        <w:tc>
          <w:tcPr>
            <w:tcW w:w="1865" w:type="dxa"/>
            <w:tcMar/>
          </w:tcPr>
          <w:p w:rsidR="4E8B6F71" w:rsidP="4E8B6F71" w:rsidRDefault="4E8B6F71" w14:paraId="2FF92CEE" w14:textId="125F1EC8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Pr="00B75F0E" w:rsidR="00B75F0E" w:rsidTr="30D88E35" w14:paraId="693666F9" w14:textId="77777777">
        <w:tc>
          <w:tcPr>
            <w:tcW w:w="1681" w:type="dxa"/>
            <w:tcMar/>
          </w:tcPr>
          <w:p w:rsidR="30D88E35" w:rsidP="30D88E35" w:rsidRDefault="30D88E35" w14:paraId="3E62B9F9" w14:textId="3BAE8E0F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EK_09</w:t>
            </w:r>
          </w:p>
        </w:tc>
        <w:tc>
          <w:tcPr>
            <w:tcW w:w="5974" w:type="dxa"/>
            <w:tcMar/>
          </w:tcPr>
          <w:p w:rsidRPr="00B75F0E" w:rsidR="00220578" w:rsidP="4E8B6F71" w:rsidRDefault="19D67026" w14:paraId="359369E3" w14:textId="77777777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Posiada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umiejętność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prowadzenia</w:t>
            </w:r>
            <w:r w:rsidRPr="4E8B6F71">
              <w:rPr>
                <w:spacing w:val="-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debaty,</w:t>
            </w:r>
            <w:r w:rsidRPr="4E8B6F71">
              <w:rPr>
                <w:spacing w:val="-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przygotowania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prac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pisemnych,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prezentacji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multimedialnych,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ustnych wystąpień w języku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polskim w zakresie dziedzin i</w:t>
            </w:r>
            <w:r w:rsidRPr="4E8B6F71">
              <w:rPr>
                <w:spacing w:val="-44"/>
                <w:sz w:val="23"/>
                <w:szCs w:val="23"/>
              </w:rPr>
              <w:t xml:space="preserve">  </w:t>
            </w:r>
            <w:r w:rsidRPr="4E8B6F71">
              <w:rPr>
                <w:sz w:val="23"/>
                <w:szCs w:val="23"/>
              </w:rPr>
              <w:t>dyscyplin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naukowych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wykładanych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ramach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kierunku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Administracja dotyczących zagadnień szczegółowych,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 wykorzystaniem poglądów doktryny, źródeł prawa oraz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orzecznictwa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sądowego</w:t>
            </w:r>
            <w:r w:rsidRPr="4E8B6F71">
              <w:rPr>
                <w:spacing w:val="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administracyjnego,</w:t>
            </w:r>
            <w:r w:rsidRPr="4E8B6F71">
              <w:rPr>
                <w:spacing w:val="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</w:t>
            </w:r>
            <w:r w:rsidRPr="4E8B6F71">
              <w:rPr>
                <w:spacing w:val="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także</w:t>
            </w:r>
          </w:p>
          <w:p w:rsidRPr="00B75F0E" w:rsidR="00220578" w:rsidP="4E8B6F71" w:rsidRDefault="19D67026" w14:paraId="656DA4A1" w14:textId="7351F8AA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danych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statystycznych;</w:t>
            </w:r>
          </w:p>
        </w:tc>
        <w:tc>
          <w:tcPr>
            <w:tcW w:w="1865" w:type="dxa"/>
            <w:tcMar/>
          </w:tcPr>
          <w:p w:rsidR="4E8B6F71" w:rsidP="4E8B6F71" w:rsidRDefault="4E8B6F71" w14:paraId="1FF95CA4" w14:textId="034628A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Pr="00B75F0E" w:rsidR="00B75F0E" w:rsidTr="30D88E35" w14:paraId="37D05809" w14:textId="77777777">
        <w:tc>
          <w:tcPr>
            <w:tcW w:w="1681" w:type="dxa"/>
            <w:tcMar/>
          </w:tcPr>
          <w:p w:rsidR="30D88E35" w:rsidP="30D88E35" w:rsidRDefault="30D88E35" w14:paraId="61C43465" w14:textId="243D77B7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EK_10</w:t>
            </w:r>
          </w:p>
        </w:tc>
        <w:tc>
          <w:tcPr>
            <w:tcW w:w="5974" w:type="dxa"/>
            <w:tcMar/>
          </w:tcPr>
          <w:p w:rsidRPr="00B75F0E" w:rsidR="00CF5151" w:rsidP="4E8B6F71" w:rsidRDefault="4CBC3C7A" w14:paraId="01CCDAFB" w14:textId="77777777">
            <w:pPr>
              <w:pStyle w:val="TableParagraph"/>
              <w:spacing w:before="1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Jest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gotowy</w:t>
            </w:r>
            <w:r w:rsidRPr="4E8B6F71">
              <w:rPr>
                <w:spacing w:val="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samodzielnie</w:t>
            </w:r>
            <w:r w:rsidRPr="4E8B6F71">
              <w:rPr>
                <w:spacing w:val="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krytycznie</w:t>
            </w:r>
            <w:r w:rsidRPr="4E8B6F71">
              <w:rPr>
                <w:spacing w:val="5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uzupełniać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wiedzę,</w:t>
            </w:r>
          </w:p>
          <w:p w:rsidRPr="00B75F0E" w:rsidR="00CF5151" w:rsidP="4E8B6F71" w:rsidRDefault="4CBC3C7A" w14:paraId="0F13373C" w14:textId="2AF98BC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tym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również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gruncie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interdyscyplinarnym.</w:t>
            </w:r>
          </w:p>
        </w:tc>
        <w:tc>
          <w:tcPr>
            <w:tcW w:w="1865" w:type="dxa"/>
            <w:tcMar/>
          </w:tcPr>
          <w:p w:rsidR="4E8B6F71" w:rsidP="4E8B6F71" w:rsidRDefault="4E8B6F71" w14:paraId="7E193C2F" w14:textId="2A57B5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Pr="00B75F0E" w:rsidR="00B75F0E" w:rsidTr="30D88E35" w14:paraId="3381E920" w14:textId="77777777">
        <w:tc>
          <w:tcPr>
            <w:tcW w:w="1681" w:type="dxa"/>
            <w:tcMar/>
          </w:tcPr>
          <w:p w:rsidR="30D88E35" w:rsidP="30D88E35" w:rsidRDefault="30D88E35" w14:paraId="2C28F615" w14:textId="3AD639BB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EK_11</w:t>
            </w:r>
          </w:p>
          <w:p w:rsidR="30D88E35" w:rsidP="30D88E35" w:rsidRDefault="30D88E35" w14:paraId="7E811D32" w14:textId="2A5144B3">
            <w:pPr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</w:p>
          <w:p w:rsidR="30D88E35" w:rsidP="30D88E35" w:rsidRDefault="30D88E35" w14:paraId="14D19467" w14:textId="3EA0779D">
            <w:pPr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5974" w:type="dxa"/>
            <w:tcMar/>
          </w:tcPr>
          <w:p w:rsidRPr="00B75F0E" w:rsidR="00CF5151" w:rsidP="4E8B6F71" w:rsidRDefault="4CBC3C7A" w14:paraId="760B5A5F" w14:textId="156A3779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 xml:space="preserve">Jest zdolny do samodzielnego rozwiazywania </w:t>
            </w:r>
            <w:r w:rsidRPr="4E8B6F71">
              <w:rPr>
                <w:spacing w:val="-1"/>
                <w:sz w:val="23"/>
                <w:szCs w:val="23"/>
              </w:rPr>
              <w:t>podstawowych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problemów</w:t>
            </w:r>
            <w:r w:rsidRPr="4E8B6F71">
              <w:rPr>
                <w:spacing w:val="-1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administracyjnych,</w:t>
            </w:r>
            <w:r w:rsidRPr="4E8B6F71">
              <w:rPr>
                <w:spacing w:val="-1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prawnych</w:t>
            </w:r>
            <w:r w:rsidRPr="4E8B6F71">
              <w:rPr>
                <w:spacing w:val="-1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 etycznych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związanych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funkcjonowaniem struktur publicznych i niepublicznych;</w:t>
            </w:r>
          </w:p>
        </w:tc>
        <w:tc>
          <w:tcPr>
            <w:tcW w:w="1865" w:type="dxa"/>
            <w:tcMar/>
          </w:tcPr>
          <w:p w:rsidR="4E8B6F71" w:rsidP="4E8B6F71" w:rsidRDefault="4E8B6F71" w14:paraId="20F37D41" w14:textId="2877C26A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Pr="00B75F0E" w:rsidR="00B75F0E" w:rsidTr="30D88E35" w14:paraId="1D148171" w14:textId="77777777">
        <w:tc>
          <w:tcPr>
            <w:tcW w:w="1681" w:type="dxa"/>
            <w:tcMar/>
          </w:tcPr>
          <w:p w:rsidR="30D88E35" w:rsidP="30D88E35" w:rsidRDefault="30D88E35" w14:paraId="77A18D1C" w14:textId="376E7D71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EK_12</w:t>
            </w:r>
          </w:p>
          <w:p w:rsidR="30D88E35" w:rsidP="30D88E35" w:rsidRDefault="30D88E35" w14:paraId="6E9715BA" w14:textId="3C862D76">
            <w:pPr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5974" w:type="dxa"/>
            <w:tcMar/>
          </w:tcPr>
          <w:p w:rsidRPr="00B75F0E" w:rsidR="00CF5151" w:rsidP="4E8B6F71" w:rsidRDefault="4CBC3C7A" w14:paraId="6DCEE940" w14:textId="14EAB154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Uczestniczy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przygotowaniu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projektów,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</w:t>
            </w:r>
            <w:r w:rsidRPr="4E8B6F71">
              <w:rPr>
                <w:spacing w:val="1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uwzględnieniem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wiedzy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umiejętności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zdobytych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46"/>
                <w:sz w:val="23"/>
                <w:szCs w:val="23"/>
              </w:rPr>
              <w:t> </w:t>
            </w:r>
            <w:r w:rsidRPr="4E8B6F71">
              <w:rPr>
                <w:sz w:val="23"/>
                <w:szCs w:val="23"/>
              </w:rPr>
              <w:t>trakcie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studiów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oraz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jest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gotowy</w:t>
            </w:r>
            <w:r w:rsidRPr="4E8B6F71">
              <w:rPr>
                <w:spacing w:val="4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działać</w:t>
            </w:r>
            <w:r w:rsidRPr="4E8B6F71">
              <w:rPr>
                <w:spacing w:val="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na rzecz</w:t>
            </w:r>
            <w:r w:rsidRPr="4E8B6F71">
              <w:rPr>
                <w:spacing w:val="4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społeczeństwa,</w:t>
            </w:r>
            <w:r w:rsidRPr="4E8B6F71">
              <w:rPr>
                <w:spacing w:val="4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4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tym w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instytucjach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publicznych i niepublicznych;</w:t>
            </w:r>
          </w:p>
        </w:tc>
        <w:tc>
          <w:tcPr>
            <w:tcW w:w="1865" w:type="dxa"/>
            <w:tcMar/>
          </w:tcPr>
          <w:p w:rsidR="4E8B6F71" w:rsidP="4E8B6F71" w:rsidRDefault="4E8B6F71" w14:paraId="7D9F6DE1" w14:textId="36B691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Pr="00B75F0E" w:rsidR="00B75F0E" w:rsidTr="30D88E35" w14:paraId="4492F7D6" w14:textId="77777777">
        <w:tc>
          <w:tcPr>
            <w:tcW w:w="1681" w:type="dxa"/>
            <w:tcMar/>
          </w:tcPr>
          <w:p w:rsidR="30D88E35" w:rsidP="30D88E35" w:rsidRDefault="30D88E35" w14:paraId="581A6CB0" w14:textId="04F5448E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EK_13</w:t>
            </w:r>
          </w:p>
          <w:p w:rsidR="30D88E35" w:rsidP="30D88E35" w:rsidRDefault="30D88E35" w14:paraId="65023315" w14:textId="217B214D">
            <w:pPr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5974" w:type="dxa"/>
            <w:tcMar/>
          </w:tcPr>
          <w:p w:rsidRPr="00B75F0E" w:rsidR="00CF5151" w:rsidP="4E8B6F71" w:rsidRDefault="4CBC3C7A" w14:paraId="44076B78" w14:textId="77777777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Potrafi</w:t>
            </w:r>
            <w:r w:rsidRPr="4E8B6F71">
              <w:rPr>
                <w:spacing w:val="3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działać</w:t>
            </w:r>
            <w:r w:rsidRPr="4E8B6F71">
              <w:rPr>
                <w:spacing w:val="3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3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sposób</w:t>
            </w:r>
            <w:r w:rsidRPr="4E8B6F71">
              <w:rPr>
                <w:spacing w:val="2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zorganizowany,</w:t>
            </w:r>
            <w:r w:rsidRPr="4E8B6F71">
              <w:rPr>
                <w:spacing w:val="30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wykorzystując</w:t>
            </w:r>
          </w:p>
          <w:p w:rsidRPr="00B75F0E" w:rsidR="00CF5151" w:rsidP="4E8B6F71" w:rsidRDefault="4CBC3C7A" w14:paraId="4EB3DD57" w14:textId="6BB2A6DE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wiedzę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i</w:t>
            </w:r>
            <w:r w:rsidRPr="4E8B6F71">
              <w:rPr>
                <w:spacing w:val="-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umiejętności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zdobyte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trakcie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studiów;</w:t>
            </w:r>
          </w:p>
        </w:tc>
        <w:tc>
          <w:tcPr>
            <w:tcW w:w="1865" w:type="dxa"/>
            <w:tcMar/>
          </w:tcPr>
          <w:p w:rsidR="4E8B6F71" w:rsidP="4E8B6F71" w:rsidRDefault="4E8B6F71" w14:paraId="4EBB1425" w14:textId="553A98D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Pr="00B75F0E" w:rsidR="00B75F0E" w:rsidTr="30D88E35" w14:paraId="5EAC0CD9" w14:textId="77777777">
        <w:tc>
          <w:tcPr>
            <w:tcW w:w="1681" w:type="dxa"/>
            <w:tcMar/>
          </w:tcPr>
          <w:p w:rsidR="30D88E35" w:rsidP="30D88E35" w:rsidRDefault="30D88E35" w14:paraId="1B368CB3" w14:textId="5EC3C63F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EK_14</w:t>
            </w:r>
          </w:p>
        </w:tc>
        <w:tc>
          <w:tcPr>
            <w:tcW w:w="5974" w:type="dxa"/>
            <w:tcMar/>
          </w:tcPr>
          <w:p w:rsidRPr="00B75F0E" w:rsidR="00CF5151" w:rsidP="4E8B6F71" w:rsidRDefault="4CBC3C7A" w14:paraId="0977F142" w14:textId="77777777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Wykazuje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odpowiedzialność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własne</w:t>
            </w:r>
            <w:r w:rsidRPr="4E8B6F71">
              <w:rPr>
                <w:spacing w:val="7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przygotowanie</w:t>
            </w:r>
            <w:r w:rsidRPr="4E8B6F71">
              <w:rPr>
                <w:spacing w:val="6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do</w:t>
            </w:r>
          </w:p>
          <w:p w:rsidRPr="00B75F0E" w:rsidR="00CF5151" w:rsidP="4E8B6F71" w:rsidRDefault="4CBC3C7A" w14:paraId="1580D280" w14:textId="596F19D0">
            <w:pPr>
              <w:pStyle w:val="Nagwek"/>
              <w:spacing w:line="280" w:lineRule="exact"/>
              <w:ind w:left="107"/>
              <w:jc w:val="both"/>
              <w:rPr>
                <w:rFonts w:ascii="Corbel" w:hAnsi="Corbel"/>
                <w:sz w:val="23"/>
                <w:szCs w:val="23"/>
              </w:rPr>
            </w:pPr>
            <w:r w:rsidRPr="4E8B6F71">
              <w:rPr>
                <w:rFonts w:ascii="Corbel" w:hAnsi="Corbel"/>
                <w:sz w:val="23"/>
                <w:szCs w:val="23"/>
              </w:rPr>
              <w:t>pracy,</w:t>
            </w:r>
            <w:r w:rsidRPr="4E8B6F71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podejmowane</w:t>
            </w:r>
            <w:r w:rsidRPr="4E8B6F71">
              <w:rPr>
                <w:rFonts w:ascii="Corbel" w:hAnsi="Corbel"/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decyzje,</w:t>
            </w:r>
            <w:r w:rsidRPr="4E8B6F71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działania</w:t>
            </w:r>
            <w:r w:rsidRPr="4E8B6F71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i</w:t>
            </w:r>
            <w:r w:rsidRPr="4E8B6F71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ich</w:t>
            </w:r>
            <w:r w:rsidRPr="4E8B6F71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rFonts w:ascii="Corbel" w:hAnsi="Corbel"/>
                <w:sz w:val="23"/>
                <w:szCs w:val="23"/>
              </w:rPr>
              <w:t>skutki;</w:t>
            </w:r>
          </w:p>
        </w:tc>
        <w:tc>
          <w:tcPr>
            <w:tcW w:w="1865" w:type="dxa"/>
            <w:tcMar/>
          </w:tcPr>
          <w:p w:rsidR="4E8B6F71" w:rsidP="4E8B6F71" w:rsidRDefault="4E8B6F71" w14:paraId="6D070D04" w14:textId="0975DBA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Pr="00B75F0E" w:rsidR="00CF5151" w:rsidTr="30D88E35" w14:paraId="287F1A16" w14:textId="77777777">
        <w:tc>
          <w:tcPr>
            <w:tcW w:w="1681" w:type="dxa"/>
            <w:tcMar/>
          </w:tcPr>
          <w:p w:rsidR="30D88E35" w:rsidP="30D88E35" w:rsidRDefault="30D88E35" w14:paraId="1361E479" w14:textId="3BEE1088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EK_15</w:t>
            </w:r>
          </w:p>
        </w:tc>
        <w:tc>
          <w:tcPr>
            <w:tcW w:w="5974" w:type="dxa"/>
            <w:tcMar/>
          </w:tcPr>
          <w:p w:rsidRPr="00B75F0E" w:rsidR="00CF5151" w:rsidP="4E8B6F71" w:rsidRDefault="4CBC3C7A" w14:paraId="500D41A4" w14:textId="054C7D26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right="100"/>
              <w:jc w:val="both"/>
              <w:rPr>
                <w:sz w:val="23"/>
                <w:szCs w:val="23"/>
              </w:rPr>
            </w:pPr>
            <w:r w:rsidRPr="4E8B6F71">
              <w:rPr>
                <w:sz w:val="23"/>
                <w:szCs w:val="23"/>
              </w:rPr>
              <w:t>Ma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świadomość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doniosłości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zachowania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się</w:t>
            </w:r>
            <w:r w:rsidRPr="4E8B6F71">
              <w:rPr>
                <w:spacing w:val="19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w</w:t>
            </w:r>
            <w:r w:rsidRPr="4E8B6F71">
              <w:rPr>
                <w:spacing w:val="18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sposób</w:t>
            </w:r>
            <w:r w:rsidRPr="4E8B6F71">
              <w:rPr>
                <w:spacing w:val="-44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 xml:space="preserve">profesjonalny i etyczny, identyfikuje i </w:t>
            </w:r>
            <w:r w:rsidRPr="4E8B6F71">
              <w:rPr>
                <w:spacing w:val="-1"/>
                <w:sz w:val="23"/>
                <w:szCs w:val="23"/>
              </w:rPr>
              <w:t>rozwiązuje</w:t>
            </w:r>
            <w:r w:rsidRPr="4E8B6F71" w:rsidR="633FA958">
              <w:rPr>
                <w:spacing w:val="-1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dylematy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moralne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związane</w:t>
            </w:r>
            <w:r w:rsidRPr="4E8B6F71">
              <w:rPr>
                <w:spacing w:val="-3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ze</w:t>
            </w:r>
            <w:r w:rsidRPr="4E8B6F71">
              <w:rPr>
                <w:spacing w:val="-2"/>
                <w:sz w:val="23"/>
                <w:szCs w:val="23"/>
              </w:rPr>
              <w:t xml:space="preserve"> </w:t>
            </w:r>
            <w:r w:rsidRPr="4E8B6F71">
              <w:rPr>
                <w:sz w:val="23"/>
                <w:szCs w:val="23"/>
              </w:rPr>
              <w:t>stosowaniem prawa;</w:t>
            </w:r>
          </w:p>
        </w:tc>
        <w:tc>
          <w:tcPr>
            <w:tcW w:w="1865" w:type="dxa"/>
            <w:tcMar/>
          </w:tcPr>
          <w:p w:rsidR="4E8B6F71" w:rsidP="4E8B6F71" w:rsidRDefault="4E8B6F71" w14:paraId="0EBD24C2" w14:textId="2F1895C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E8B6F71">
              <w:rPr>
                <w:rFonts w:ascii="Corbel" w:hAnsi="Corbel"/>
                <w:b w:val="0"/>
                <w:sz w:val="23"/>
                <w:szCs w:val="23"/>
              </w:rPr>
              <w:t>K_K06</w:t>
            </w:r>
          </w:p>
        </w:tc>
      </w:tr>
    </w:tbl>
    <w:p w:rsidRPr="00B75F0E" w:rsidR="0085747A" w:rsidP="009C54AE" w:rsidRDefault="0085747A" w14:paraId="75E76F8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30D88E35" w:rsidRDefault="30D88E35" w14:paraId="68475FCA" w14:textId="107E42EB">
      <w:r>
        <w:br w:type="page"/>
      </w:r>
    </w:p>
    <w:p w:rsidRPr="00B75F0E" w:rsidR="0085747A" w:rsidP="009C54AE" w:rsidRDefault="00675843" w14:paraId="4AAEF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75F0E">
        <w:rPr>
          <w:rFonts w:ascii="Corbel" w:hAnsi="Corbel"/>
          <w:b/>
          <w:sz w:val="24"/>
          <w:szCs w:val="24"/>
        </w:rPr>
        <w:t>3.3</w:t>
      </w:r>
      <w:r w:rsidRPr="00B75F0E" w:rsidR="001D7B54">
        <w:rPr>
          <w:rFonts w:ascii="Corbel" w:hAnsi="Corbel"/>
          <w:b/>
          <w:sz w:val="24"/>
          <w:szCs w:val="24"/>
        </w:rPr>
        <w:t xml:space="preserve"> </w:t>
      </w:r>
      <w:r w:rsidRPr="00B75F0E" w:rsidR="0085747A">
        <w:rPr>
          <w:rFonts w:ascii="Corbel" w:hAnsi="Corbel"/>
          <w:b/>
          <w:sz w:val="24"/>
          <w:szCs w:val="24"/>
        </w:rPr>
        <w:t>T</w:t>
      </w:r>
      <w:r w:rsidRPr="00B75F0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75F0E" w:rsidR="007327BD">
        <w:rPr>
          <w:rFonts w:ascii="Corbel" w:hAnsi="Corbel"/>
          <w:sz w:val="24"/>
          <w:szCs w:val="24"/>
        </w:rPr>
        <w:t xml:space="preserve">  </w:t>
      </w:r>
    </w:p>
    <w:p w:rsidRPr="00B75F0E" w:rsidR="0085747A" w:rsidP="009C54AE" w:rsidRDefault="0085747A" w14:paraId="354943C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 xml:space="preserve">Problematyka wykładu </w:t>
      </w:r>
    </w:p>
    <w:p w:rsidRPr="00B75F0E" w:rsidR="00675843" w:rsidP="009C54AE" w:rsidRDefault="00675843" w14:paraId="56BA2C1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48"/>
        <w:gridCol w:w="7924"/>
        <w:gridCol w:w="827"/>
      </w:tblGrid>
      <w:tr w:rsidRPr="00B75F0E" w:rsidR="00B75F0E" w:rsidTr="30D88E35" w14:paraId="2580BA67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62227C" w14:paraId="088CFD1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62227C" w14:paraId="23D713B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62227C" w14:paraId="0D1CD0B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Pr="00B75F0E" w:rsidR="00B75F0E" w:rsidTr="30D88E35" w14:paraId="20AE24DE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62227C" w14:paraId="567BCFCB" w14:textId="77777777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62227C" w14:paraId="66DF786F" w14:textId="6BDFD1F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B75F0E">
              <w:rPr>
                <w:rFonts w:ascii="Corbel" w:hAnsi="Corbel" w:eastAsia="Cambria" w:cs="Calibri"/>
              </w:rPr>
              <w:t>Istota</w:t>
            </w:r>
            <w:r w:rsidRPr="00B75F0E" w:rsidR="0084091E">
              <w:rPr>
                <w:rFonts w:ascii="Corbel" w:hAnsi="Corbel" w:eastAsia="Cambria" w:cs="Calibri"/>
              </w:rPr>
              <w:t xml:space="preserve"> i pojęcie nieruchomości w prawie polskim; pojęcie</w:t>
            </w:r>
            <w:r w:rsidRPr="00B75F0E">
              <w:rPr>
                <w:rFonts w:ascii="Corbel" w:hAnsi="Corbel" w:eastAsia="Cambria" w:cs="Calibri"/>
              </w:rPr>
              <w:t xml:space="preserve"> gospodarki nieruchomościami i przesłanki prawnej regulacji zasad</w:t>
            </w:r>
            <w:r w:rsidRPr="00B75F0E" w:rsidR="0084091E">
              <w:rPr>
                <w:rFonts w:ascii="Corbel" w:hAnsi="Corbel" w:eastAsia="Cambria" w:cs="Calibri"/>
              </w:rPr>
              <w:t xml:space="preserve"> związanych z gospodarowaniem nieruchomości.</w:t>
            </w:r>
            <w:r w:rsidRPr="00B75F0E">
              <w:rPr>
                <w:rFonts w:ascii="Corbel" w:hAnsi="Corbel" w:eastAsia="Cambria" w:cs="Calibri"/>
              </w:rPr>
              <w:t xml:space="preserve"> 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3006BA" w14:paraId="261C246D" w14:textId="446C6056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3</w:t>
            </w:r>
          </w:p>
        </w:tc>
      </w:tr>
      <w:tr w:rsidRPr="00B75F0E" w:rsidR="00B75F0E" w:rsidTr="30D88E35" w14:paraId="61049C04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E46C62" w:rsidRDefault="00E46C62" w14:paraId="5D8B5F43" w14:textId="6B12D5A6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2.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E46C62" w:rsidRDefault="00E46C62" w14:paraId="46D27FD5" w14:textId="2C716F9F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Zasady ogólne związane z gospodarowaniem nieruchomościami stanowiącymi własność Skarbu Państwa oraz własność jednostek samorządu terytorialnego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E46C62" w:rsidRDefault="00E46C62" w14:paraId="147ED6D6" w14:textId="7F2F1A68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2</w:t>
            </w:r>
          </w:p>
        </w:tc>
      </w:tr>
      <w:tr w:rsidRPr="00B75F0E" w:rsidR="00B75F0E" w:rsidTr="30D88E35" w14:paraId="01642E97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30D88E35" w:rsidP="30D88E35" w:rsidRDefault="30D88E35" w14:paraId="0B0F9B78" w14:textId="35636B98">
            <w:pPr>
              <w:spacing w:after="0" w:line="240" w:lineRule="auto"/>
              <w:jc w:val="both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3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E46C62" w14:paraId="66C86C6B" w14:textId="32D8441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B75F0E">
              <w:rPr>
                <w:rFonts w:ascii="Corbel" w:hAnsi="Corbel" w:eastAsia="Cambria" w:cs="Calibri"/>
              </w:rPr>
              <w:t>Zasoby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526A55" w14:paraId="31F43A0F" w14:textId="6F467720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3428FC4E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30D88E35" w:rsidP="30D88E35" w:rsidRDefault="30D88E35" w14:paraId="468735F2" w14:textId="1A36854D">
            <w:pPr>
              <w:spacing w:after="0" w:line="240" w:lineRule="auto"/>
              <w:jc w:val="both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4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9F62EF" w14:paraId="13C05F2B" w14:textId="0C6D6B21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B75F0E">
              <w:rPr>
                <w:rFonts w:ascii="Corbel" w:hAnsi="Corbel" w:eastAsia="Cambria" w:cs="Calibri"/>
              </w:rPr>
              <w:t>Oddawanie nieruchomości w trwały zarząd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B75F0E" w:rsidR="0062227C" w:rsidRDefault="00526A55" w14:paraId="560FB894" w14:textId="42B17C3A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500F129C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480A1B6E" w14:textId="44FCDEF6">
            <w:pPr>
              <w:spacing w:after="0" w:line="240" w:lineRule="auto"/>
              <w:jc w:val="both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5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564266E4" w14:textId="0F5ADFB0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Podziały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4C7217FD" w14:textId="156E4410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2EF1C863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0182B8BA" w14:textId="6A005D92">
            <w:pPr>
              <w:spacing w:after="0" w:line="240" w:lineRule="auto"/>
              <w:jc w:val="both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6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359820B6" w14:textId="7F7B1834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  <w:bCs/>
              </w:rPr>
              <w:t>Scalanie i podział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282BAF53" w14:textId="283EDCF5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6222EE63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567FF9BA" w14:textId="369DCF70">
            <w:pPr>
              <w:spacing w:after="0" w:line="240" w:lineRule="auto"/>
              <w:jc w:val="both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7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5E5A34E1" w14:textId="041C2920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  <w:bCs/>
              </w:rPr>
              <w:t>Prawo pierwokupu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45AB9293" w14:textId="3C425512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14E521D6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20A550B7" w14:textId="1F8D0DCD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8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4DA5893C" w14:textId="6B894FB1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  <w:bCs/>
              </w:rPr>
              <w:t xml:space="preserve">Wywłaszczanie nieruchomości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628EA1E1" w14:textId="57C65D1E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0AA0121D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16BFEFFF" w14:textId="18E508A0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9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010F7A2A" w14:textId="0DBA39A6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B75F0E">
              <w:rPr>
                <w:rFonts w:ascii="Corbel" w:hAnsi="Corbel" w:eastAsia="Cambria" w:cs="Calibri"/>
                <w:bCs/>
              </w:rPr>
              <w:t>Odszkodowania za wywłaszczone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49CE4E56" w14:textId="6FEF2FF9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4711A6BD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10BF41C2" w14:textId="55196145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10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411BF928" w14:textId="239AB33B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B75F0E">
              <w:rPr>
                <w:rFonts w:ascii="Corbel" w:hAnsi="Corbel" w:eastAsia="Cambria" w:cs="Calibri"/>
                <w:bCs/>
              </w:rPr>
              <w:t>Zwrot wywłaszczonych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526A55" w14:paraId="69323B16" w14:textId="461048C3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49626AB5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32640EBA" w14:textId="2DE6FD94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11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3006BA" w14:paraId="3EBE34C7" w14:textId="58C7AB00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B75F0E">
              <w:rPr>
                <w:rFonts w:ascii="Corbel" w:hAnsi="Corbel" w:eastAsia="Cambria" w:cs="Calibri"/>
                <w:bCs/>
              </w:rPr>
              <w:t>Nadawanie uprawnień zawodowych rzeczoznawcom majątkowym i dokonywanie wpisów do centralnego rejestru oraz orzekanie w sprawach odpowiedzialności zawodowej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3006BA" w14:paraId="21FB8678" w14:textId="5C478BC9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B75F0E" w:rsidTr="30D88E35" w14:paraId="01DF4DE4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D88E35" w:rsidP="30D88E35" w:rsidRDefault="30D88E35" w14:paraId="06312E37" w14:textId="0C6C4C06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12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3006BA" w14:paraId="56B4E7A4" w14:textId="0BFBF736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B75F0E">
              <w:rPr>
                <w:rFonts w:ascii="Corbel" w:hAnsi="Corbel" w:eastAsia="Cambria" w:cs="Calibri"/>
                <w:bCs/>
              </w:rPr>
              <w:t>Nabywanie nieruchomości przez cudzoziemców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526A55" w:rsidP="00526A55" w:rsidRDefault="003006BA" w14:paraId="75275B1D" w14:textId="3FCA8E90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B75F0E">
              <w:rPr>
                <w:rFonts w:ascii="Corbel" w:hAnsi="Corbel" w:eastAsia="Cambria" w:cs="Calibri"/>
              </w:rPr>
              <w:t>1</w:t>
            </w:r>
          </w:p>
        </w:tc>
      </w:tr>
      <w:tr w:rsidRPr="00B75F0E" w:rsidR="003A20FB" w:rsidTr="30D88E35" w14:paraId="580F8678" w14:textId="77777777">
        <w:tc>
          <w:tcPr>
            <w:tcW w:w="8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3A20FB" w:rsidP="00526A55" w:rsidRDefault="003A20FB" w14:paraId="58036BF7" w14:textId="7D85F176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/>
              </w:rPr>
            </w:pPr>
            <w:r w:rsidRPr="00B75F0E">
              <w:rPr>
                <w:rFonts w:ascii="Corbel" w:hAnsi="Corbel" w:eastAsia="Cambria" w:cs="Calibri"/>
                <w:b/>
              </w:rPr>
              <w:t>Suma: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75F0E" w:rsidR="003A20FB" w:rsidP="00526A55" w:rsidRDefault="003A20FB" w14:paraId="1651B814" w14:textId="432F5152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  <w:b/>
              </w:rPr>
            </w:pPr>
            <w:r w:rsidRPr="00B75F0E">
              <w:rPr>
                <w:rFonts w:ascii="Corbel" w:hAnsi="Corbel" w:eastAsia="Cambria" w:cs="Calibri"/>
                <w:b/>
              </w:rPr>
              <w:t>15</w:t>
            </w:r>
          </w:p>
        </w:tc>
      </w:tr>
    </w:tbl>
    <w:p w:rsidRPr="00B75F0E" w:rsidR="0085747A" w:rsidP="009C54AE" w:rsidRDefault="0085747A" w14:paraId="256CD43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75F0E" w:rsidR="0085747A" w:rsidP="009C54AE" w:rsidRDefault="0085747A" w14:paraId="5B157208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75F0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B75F0E" w:rsidR="009F4610">
        <w:rPr>
          <w:rFonts w:ascii="Corbel" w:hAnsi="Corbel"/>
          <w:sz w:val="24"/>
          <w:szCs w:val="24"/>
        </w:rPr>
        <w:t xml:space="preserve">, </w:t>
      </w:r>
      <w:r w:rsidRPr="00B75F0E">
        <w:rPr>
          <w:rFonts w:ascii="Corbel" w:hAnsi="Corbel"/>
          <w:sz w:val="24"/>
          <w:szCs w:val="24"/>
        </w:rPr>
        <w:t xml:space="preserve">zajęć praktycznych </w:t>
      </w:r>
    </w:p>
    <w:p w:rsidRPr="00B75F0E" w:rsidR="0085747A" w:rsidP="009C54AE" w:rsidRDefault="00341FDE" w14:paraId="19DAF545" w14:textId="4701FF6C">
      <w:pPr>
        <w:pStyle w:val="Punktygwne"/>
        <w:spacing w:before="0" w:after="0"/>
        <w:rPr>
          <w:rFonts w:ascii="Corbel" w:hAnsi="Corbel"/>
          <w:b w:val="0"/>
          <w:szCs w:val="24"/>
          <w:u w:val="single"/>
        </w:rPr>
      </w:pPr>
      <w:r w:rsidRPr="00B75F0E">
        <w:rPr>
          <w:rFonts w:ascii="Corbel" w:hAnsi="Corbel"/>
          <w:b w:val="0"/>
          <w:szCs w:val="24"/>
          <w:u w:val="single"/>
        </w:rPr>
        <w:t>NIE DOTYCZY</w:t>
      </w:r>
    </w:p>
    <w:p w:rsidRPr="00B75F0E" w:rsidR="003A20FB" w:rsidP="009C54AE" w:rsidRDefault="003A20FB" w14:paraId="3917635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75F0E" w:rsidR="0085747A" w:rsidP="009C54AE" w:rsidRDefault="009F4610" w14:paraId="00001FC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>3.4 Metody dydaktyczne</w:t>
      </w:r>
      <w:r w:rsidRPr="00B75F0E">
        <w:rPr>
          <w:rFonts w:ascii="Corbel" w:hAnsi="Corbel"/>
          <w:b w:val="0"/>
          <w:smallCaps w:val="0"/>
          <w:szCs w:val="24"/>
        </w:rPr>
        <w:t xml:space="preserve"> </w:t>
      </w:r>
    </w:p>
    <w:p w:rsidRPr="00B75F0E" w:rsidR="0085747A" w:rsidP="009C54AE" w:rsidRDefault="0085747A" w14:paraId="1FCFC2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5F0E" w:rsidR="00D757A4" w:rsidP="003A20FB" w:rsidRDefault="003A20FB" w14:paraId="42A8F5A9" w14:textId="597B0B3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4E8B6F71">
        <w:rPr>
          <w:rFonts w:ascii="Corbel" w:hAnsi="Corbel"/>
          <w:b w:val="0"/>
          <w:smallCaps w:val="0"/>
        </w:rPr>
        <w:t xml:space="preserve">Wykład: </w:t>
      </w:r>
      <w:r w:rsidRPr="4E8B6F71" w:rsidR="00046B86">
        <w:rPr>
          <w:rFonts w:ascii="Corbel" w:hAnsi="Corbel"/>
          <w:b w:val="0"/>
          <w:smallCaps w:val="0"/>
        </w:rPr>
        <w:t xml:space="preserve">wykład, </w:t>
      </w:r>
      <w:r w:rsidRPr="4E8B6F71">
        <w:rPr>
          <w:rFonts w:ascii="Corbel" w:hAnsi="Corbel"/>
          <w:b w:val="0"/>
          <w:smallCaps w:val="0"/>
        </w:rPr>
        <w:t>wykład z prezentacją multimedialną,</w:t>
      </w:r>
      <w:r w:rsidRPr="4E8B6F71">
        <w:rPr>
          <w:rFonts w:ascii="Calibri" w:hAnsi="Calibri"/>
          <w:b w:val="0"/>
          <w:smallCaps w:val="0"/>
          <w:sz w:val="22"/>
        </w:rPr>
        <w:t xml:space="preserve"> </w:t>
      </w:r>
      <w:r w:rsidRPr="4E8B6F71">
        <w:rPr>
          <w:rFonts w:ascii="Corbel" w:hAnsi="Corbel"/>
          <w:b w:val="0"/>
          <w:smallCaps w:val="0"/>
        </w:rPr>
        <w:t>metody kształcenia na odległość</w:t>
      </w:r>
    </w:p>
    <w:p w:rsidRPr="00B75F0E" w:rsidR="00E960BB" w:rsidP="009C54AE" w:rsidRDefault="00E960BB" w14:paraId="37434F6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75F0E" w:rsidR="0085747A" w:rsidP="009C54AE" w:rsidRDefault="00C61DC5" w14:paraId="2C49AB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4. </w:t>
      </w:r>
      <w:r w:rsidRPr="00B75F0E" w:rsidR="0085747A">
        <w:rPr>
          <w:rFonts w:ascii="Corbel" w:hAnsi="Corbel"/>
          <w:smallCaps w:val="0"/>
          <w:szCs w:val="24"/>
        </w:rPr>
        <w:t>METODY I KRYTERIA OCENY</w:t>
      </w:r>
      <w:r w:rsidRPr="00B75F0E" w:rsidR="009F4610">
        <w:rPr>
          <w:rFonts w:ascii="Corbel" w:hAnsi="Corbel"/>
          <w:smallCaps w:val="0"/>
          <w:szCs w:val="24"/>
        </w:rPr>
        <w:t xml:space="preserve"> </w:t>
      </w:r>
    </w:p>
    <w:p w:rsidRPr="00B75F0E" w:rsidR="00923D7D" w:rsidP="009C54AE" w:rsidRDefault="00923D7D" w14:paraId="21476CE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75F0E" w:rsidR="0085747A" w:rsidP="009C54AE" w:rsidRDefault="0085747A" w14:paraId="4C2ADA7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4.1 Sposoby weryfikacji efektów </w:t>
      </w:r>
      <w:r w:rsidRPr="00B75F0E" w:rsidR="00C05F44">
        <w:rPr>
          <w:rFonts w:ascii="Corbel" w:hAnsi="Corbel"/>
          <w:smallCaps w:val="0"/>
          <w:szCs w:val="24"/>
        </w:rPr>
        <w:t>uczenia się</w:t>
      </w:r>
    </w:p>
    <w:p w:rsidRPr="00B75F0E" w:rsidR="0085747A" w:rsidP="009C54AE" w:rsidRDefault="0085747A" w14:paraId="230B4E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75F0E" w:rsidR="00B75F0E" w:rsidTr="30D88E35" w14:paraId="1AAB54C2" w14:textId="77777777">
        <w:tc>
          <w:tcPr>
            <w:tcW w:w="1962" w:type="dxa"/>
            <w:tcMar/>
            <w:vAlign w:val="center"/>
          </w:tcPr>
          <w:p w:rsidRPr="00B75F0E" w:rsidR="0085747A" w:rsidP="009C54AE" w:rsidRDefault="0071620A" w14:paraId="03CFBE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B75F0E" w:rsidR="0085747A" w:rsidP="009C54AE" w:rsidRDefault="00F974DA" w14:paraId="53BF7B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Pr="00B75F0E" w:rsidR="0085747A" w:rsidP="009C54AE" w:rsidRDefault="009F4610" w14:paraId="73FFE4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B75F0E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B75F0E" w:rsidR="00923D7D" w:rsidP="009C54AE" w:rsidRDefault="0085747A" w14:paraId="3AE7BEA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75F0E" w:rsidR="0085747A" w:rsidP="009C54AE" w:rsidRDefault="0085747A" w14:paraId="678955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B75F0E" w:rsidR="00B75F0E" w:rsidTr="30D88E35" w14:paraId="095615D0" w14:textId="77777777">
        <w:tc>
          <w:tcPr>
            <w:tcW w:w="1962" w:type="dxa"/>
            <w:tcMar/>
          </w:tcPr>
          <w:p w:rsidR="30D88E35" w:rsidP="30D88E35" w:rsidRDefault="30D88E35" w14:paraId="6A95E863" w14:textId="6624A983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EK_01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4AC77BF2" w14:textId="5868701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61EAD765" w14:textId="133160E0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66F9AB9A" w14:textId="77777777">
        <w:tc>
          <w:tcPr>
            <w:tcW w:w="1962" w:type="dxa"/>
            <w:tcMar/>
          </w:tcPr>
          <w:p w:rsidR="30D88E35" w:rsidP="30D88E35" w:rsidRDefault="30D88E35" w14:paraId="159B06EB" w14:textId="0BAD2DD9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EK_02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132490FA" w14:textId="7589320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7CDA8A54" w14:textId="40EF1E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3D6A1986" w14:textId="77777777">
        <w:tc>
          <w:tcPr>
            <w:tcW w:w="1962" w:type="dxa"/>
            <w:tcMar/>
          </w:tcPr>
          <w:p w:rsidR="30D88E35" w:rsidP="30D88E35" w:rsidRDefault="30D88E35" w14:paraId="0F528E85" w14:textId="4633C8DB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EK_03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14B43730" w14:textId="5821D78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60B5E6F4" w14:textId="4D9ADB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3722AEA0" w14:textId="77777777">
        <w:tc>
          <w:tcPr>
            <w:tcW w:w="1962" w:type="dxa"/>
            <w:tcMar/>
          </w:tcPr>
          <w:p w:rsidR="30D88E35" w:rsidP="30D88E35" w:rsidRDefault="30D88E35" w14:paraId="6C3D0DBD" w14:textId="5E91875A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EK_04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67B6405F" w14:textId="01B0F2E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55D06795" w14:textId="2CF35F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02FB63B6" w14:textId="77777777">
        <w:tc>
          <w:tcPr>
            <w:tcW w:w="1962" w:type="dxa"/>
            <w:tcMar/>
          </w:tcPr>
          <w:p w:rsidR="30D88E35" w:rsidP="30D88E35" w:rsidRDefault="30D88E35" w14:paraId="4A8DA9EB" w14:textId="1C8DC2ED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EK_05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35C2651A" w14:textId="6D69CE0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7DAD78AC" w14:textId="188B8C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496E93C1" w14:textId="77777777">
        <w:tc>
          <w:tcPr>
            <w:tcW w:w="1962" w:type="dxa"/>
            <w:tcMar/>
          </w:tcPr>
          <w:p w:rsidR="30D88E35" w:rsidP="30D88E35" w:rsidRDefault="30D88E35" w14:paraId="7CA3C8B0" w14:textId="4B1D82E7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EK_06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44615ED3" w14:textId="6F7CD8B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667FA1C9" w14:textId="13CA92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663AAD31" w14:textId="77777777">
        <w:tc>
          <w:tcPr>
            <w:tcW w:w="1962" w:type="dxa"/>
            <w:tcMar/>
          </w:tcPr>
          <w:p w:rsidR="30D88E35" w:rsidP="30D88E35" w:rsidRDefault="30D88E35" w14:paraId="2024BB07" w14:textId="0D9F0A98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EK_07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7802C85B" w14:textId="36A4D19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1DCD40C6" w14:textId="16D6BB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53FC7470" w14:textId="77777777">
        <w:tc>
          <w:tcPr>
            <w:tcW w:w="1962" w:type="dxa"/>
            <w:tcMar/>
          </w:tcPr>
          <w:p w:rsidR="30D88E35" w:rsidP="30D88E35" w:rsidRDefault="30D88E35" w14:paraId="7B82E244" w14:textId="2D1D68C5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EK_08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7DBC329C" w14:textId="6E1B06B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37EE81F5" w14:textId="52C8E5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6613D1B8" w14:textId="77777777">
        <w:tc>
          <w:tcPr>
            <w:tcW w:w="1962" w:type="dxa"/>
            <w:tcMar/>
          </w:tcPr>
          <w:p w:rsidR="30D88E35" w:rsidP="30D88E35" w:rsidRDefault="30D88E35" w14:paraId="262828A1" w14:textId="3F21D07A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EK_09</w:t>
            </w:r>
          </w:p>
        </w:tc>
        <w:tc>
          <w:tcPr>
            <w:tcW w:w="5441" w:type="dxa"/>
            <w:tcMar/>
          </w:tcPr>
          <w:p w:rsidRPr="00B75F0E" w:rsidR="00FE71FC" w:rsidP="00FE71FC" w:rsidRDefault="00FE71FC" w14:paraId="79162FE0" w14:textId="75B975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6337931E" w14:textId="592B70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2D0A41C5" w14:textId="77777777">
        <w:tc>
          <w:tcPr>
            <w:tcW w:w="1962" w:type="dxa"/>
            <w:tcMar/>
          </w:tcPr>
          <w:p w:rsidR="30D88E35" w:rsidP="30D88E35" w:rsidRDefault="30D88E35" w14:paraId="7F023A83" w14:textId="40DBD45E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EK_10</w:t>
            </w:r>
          </w:p>
        </w:tc>
        <w:tc>
          <w:tcPr>
            <w:tcW w:w="5441" w:type="dxa"/>
            <w:tcMar/>
          </w:tcPr>
          <w:p w:rsidRPr="00B75F0E" w:rsidR="0094731F" w:rsidP="0094731F" w:rsidRDefault="0094731F" w14:paraId="4C2F76C6" w14:textId="626A9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94731F" w:rsidP="0094731F" w:rsidRDefault="0094731F" w14:paraId="53EC5874" w14:textId="594D74F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1FBFAAFD" w14:textId="77777777">
        <w:tc>
          <w:tcPr>
            <w:tcW w:w="1962" w:type="dxa"/>
            <w:tcMar/>
          </w:tcPr>
          <w:p w:rsidR="30D88E35" w:rsidP="30D88E35" w:rsidRDefault="30D88E35" w14:paraId="3B98AF82" w14:textId="649B5904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EK_11</w:t>
            </w:r>
          </w:p>
        </w:tc>
        <w:tc>
          <w:tcPr>
            <w:tcW w:w="5441" w:type="dxa"/>
            <w:tcMar/>
          </w:tcPr>
          <w:p w:rsidRPr="00B75F0E" w:rsidR="0094731F" w:rsidP="0094731F" w:rsidRDefault="0094731F" w14:paraId="5BAB7861" w14:textId="4A7943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94731F" w:rsidP="0094731F" w:rsidRDefault="0094731F" w14:paraId="5C360737" w14:textId="250467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6DC79C59" w14:textId="77777777">
        <w:tc>
          <w:tcPr>
            <w:tcW w:w="1962" w:type="dxa"/>
            <w:tcMar/>
          </w:tcPr>
          <w:p w:rsidR="30D88E35" w:rsidP="30D88E35" w:rsidRDefault="30D88E35" w14:paraId="256B9CDB" w14:textId="049539BB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EK_12</w:t>
            </w:r>
          </w:p>
        </w:tc>
        <w:tc>
          <w:tcPr>
            <w:tcW w:w="5441" w:type="dxa"/>
            <w:tcMar/>
          </w:tcPr>
          <w:p w:rsidRPr="00B75F0E" w:rsidR="00FE71FC" w:rsidP="00FE71FC" w:rsidRDefault="0094731F" w14:paraId="50C45FAA" w14:textId="399657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FE71FC" w:rsidP="00FE71FC" w:rsidRDefault="00FE71FC" w14:paraId="1896D720" w14:textId="34F203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B75F0E" w:rsidTr="30D88E35" w14:paraId="76858CB5" w14:textId="77777777">
        <w:tc>
          <w:tcPr>
            <w:tcW w:w="1962" w:type="dxa"/>
            <w:tcMar/>
          </w:tcPr>
          <w:p w:rsidR="30D88E35" w:rsidP="30D88E35" w:rsidRDefault="30D88E35" w14:paraId="715D4532" w14:textId="467135F2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EK_13</w:t>
            </w:r>
          </w:p>
        </w:tc>
        <w:tc>
          <w:tcPr>
            <w:tcW w:w="5441" w:type="dxa"/>
            <w:tcMar/>
          </w:tcPr>
          <w:p w:rsidRPr="00B75F0E" w:rsidR="0094731F" w:rsidP="0094731F" w:rsidRDefault="0094731F" w14:paraId="4576B96B" w14:textId="129C67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94731F" w:rsidP="0094731F" w:rsidRDefault="0094731F" w14:paraId="76B41B3B" w14:textId="4376DB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B75F0E" w:rsidR="0094731F" w:rsidTr="30D88E35" w14:paraId="09593E57" w14:textId="77777777">
        <w:tc>
          <w:tcPr>
            <w:tcW w:w="1962" w:type="dxa"/>
            <w:tcMar/>
          </w:tcPr>
          <w:p w:rsidR="30D88E35" w:rsidP="30D88E35" w:rsidRDefault="30D88E35" w14:paraId="244D3F11" w14:textId="2B521E9B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30D88E35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EK_14</w:t>
            </w:r>
          </w:p>
        </w:tc>
        <w:tc>
          <w:tcPr>
            <w:tcW w:w="5441" w:type="dxa"/>
            <w:tcMar/>
          </w:tcPr>
          <w:p w:rsidRPr="00B75F0E" w:rsidR="0094731F" w:rsidP="0094731F" w:rsidRDefault="0094731F" w14:paraId="453B7333" w14:textId="2D38AC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Pr="00B75F0E" w:rsidR="0094731F" w:rsidP="0094731F" w:rsidRDefault="0094731F" w14:paraId="14BF48D1" w14:textId="41C12F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5F0E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30D88E35" w:rsidTr="30D88E35" w14:paraId="5F3601AD">
        <w:trPr>
          <w:trHeight w:val="300"/>
        </w:trPr>
        <w:tc>
          <w:tcPr>
            <w:tcW w:w="1962" w:type="dxa"/>
            <w:tcMar/>
          </w:tcPr>
          <w:p w:rsidR="2B001AE4" w:rsidP="30D88E35" w:rsidRDefault="2B001AE4" w14:paraId="27E87747" w14:textId="62479AD7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</w:rPr>
            </w:pPr>
            <w:r w:rsidRPr="30D88E35" w:rsidR="2B001AE4">
              <w:rPr>
                <w:rFonts w:ascii="Corbel" w:hAnsi="Corbel" w:eastAsia="Corbel" w:cs="Corbel"/>
                <w:b w:val="0"/>
                <w:bCs w:val="0"/>
                <w:i w:val="0"/>
                <w:iCs w:val="0"/>
                <w:smallCaps w:val="1"/>
                <w:color w:val="000000" w:themeColor="text1" w:themeTint="FF" w:themeShade="FF"/>
                <w:sz w:val="23"/>
                <w:szCs w:val="23"/>
                <w:lang w:val="pl-PL"/>
              </w:rPr>
              <w:t>EK_15</w:t>
            </w:r>
          </w:p>
        </w:tc>
        <w:tc>
          <w:tcPr>
            <w:tcW w:w="5441" w:type="dxa"/>
            <w:tcMar/>
          </w:tcPr>
          <w:p w:rsidR="30D88E35" w:rsidP="30D88E35" w:rsidRDefault="30D88E35" w14:paraId="194236D8" w14:textId="2D38AC3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30D88E35" w:rsidR="30D88E35">
              <w:rPr>
                <w:rFonts w:ascii="Corbel" w:hAnsi="Corbel"/>
                <w:b w:val="0"/>
                <w:bCs w:val="0"/>
                <w:sz w:val="23"/>
                <w:szCs w:val="23"/>
              </w:rPr>
              <w:t>Egzamin</w:t>
            </w:r>
          </w:p>
        </w:tc>
        <w:tc>
          <w:tcPr>
            <w:tcW w:w="2117" w:type="dxa"/>
            <w:tcMar/>
          </w:tcPr>
          <w:p w:rsidR="30D88E35" w:rsidP="30D88E35" w:rsidRDefault="30D88E35" w14:paraId="7D23253D" w14:textId="41C12F2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30D88E35" w:rsidR="30D88E35">
              <w:rPr>
                <w:rFonts w:ascii="Corbel" w:hAnsi="Corbel"/>
                <w:b w:val="0"/>
                <w:bCs w:val="0"/>
                <w:sz w:val="23"/>
                <w:szCs w:val="23"/>
              </w:rPr>
              <w:t>w</w:t>
            </w:r>
          </w:p>
        </w:tc>
      </w:tr>
    </w:tbl>
    <w:p w:rsidRPr="00B75F0E" w:rsidR="00923D7D" w:rsidP="009C54AE" w:rsidRDefault="00923D7D" w14:paraId="2DAF64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5F0E" w:rsidR="0085747A" w:rsidP="009C54AE" w:rsidRDefault="003E1941" w14:paraId="3CA263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4.2 </w:t>
      </w:r>
      <w:r w:rsidRPr="00B75F0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75F0E" w:rsidR="00923D7D">
        <w:rPr>
          <w:rFonts w:ascii="Corbel" w:hAnsi="Corbel"/>
          <w:smallCaps w:val="0"/>
          <w:szCs w:val="24"/>
        </w:rPr>
        <w:t xml:space="preserve"> </w:t>
      </w:r>
    </w:p>
    <w:p w:rsidRPr="00B75F0E" w:rsidR="00923D7D" w:rsidP="009C54AE" w:rsidRDefault="00923D7D" w14:paraId="3CBF6BC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75F0E" w:rsidR="0085747A" w:rsidTr="00923D7D" w14:paraId="534196A8" w14:textId="77777777">
        <w:tc>
          <w:tcPr>
            <w:tcW w:w="9670" w:type="dxa"/>
          </w:tcPr>
          <w:p w:rsidRPr="00B75F0E" w:rsidR="00FE71FC" w:rsidP="00FE71FC" w:rsidRDefault="00FE71FC" w14:paraId="67866C9E" w14:textId="77777777">
            <w:pPr>
              <w:pStyle w:val="Punktygwne"/>
              <w:spacing w:before="0" w:after="0"/>
              <w:jc w:val="both"/>
            </w:pPr>
            <w:r w:rsidRPr="00B75F0E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:rsidRPr="00B75F0E" w:rsidR="0085747A" w:rsidP="009C54AE" w:rsidRDefault="00FE71FC" w14:paraId="3C6835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:rsidRPr="00B75F0E" w:rsidR="00ED0340" w:rsidP="00ED0340" w:rsidRDefault="00ED0340" w14:paraId="750638AB" w14:textId="27CAC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DO EGZAMINU</w:t>
            </w:r>
            <w:r w:rsidRPr="00B75F0E" w:rsidR="007632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STOSUJE SIĘ PRZELICZNIK ZA ODPOWIEDNI PROCENT UZYSKANYCH PUNKTÓW: </w:t>
            </w:r>
          </w:p>
          <w:p w:rsidRPr="00B75F0E" w:rsidR="00ED0340" w:rsidP="00ED0340" w:rsidRDefault="00ED0340" w14:paraId="0AB8FF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B75F0E" w:rsidR="00ED0340" w:rsidP="00ED0340" w:rsidRDefault="00ED0340" w14:paraId="762C6D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:rsidRPr="00B75F0E" w:rsidR="00ED0340" w:rsidP="00ED0340" w:rsidRDefault="00ED0340" w14:paraId="2178D8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:rsidRPr="00B75F0E" w:rsidR="00ED0340" w:rsidP="00ED0340" w:rsidRDefault="00ED0340" w14:paraId="341284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B75F0E" w:rsidR="00ED0340" w:rsidP="00ED0340" w:rsidRDefault="00ED0340" w14:paraId="456EBB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- 81% -  90% - DOBRY PLUS,</w:t>
            </w:r>
          </w:p>
          <w:p w:rsidRPr="00B75F0E" w:rsidR="00ED0340" w:rsidP="00ED0340" w:rsidRDefault="00ED0340" w14:paraId="6A9AE49F" w14:textId="442224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- 91% -  100% - BARDZO DOBRY.</w:t>
            </w:r>
          </w:p>
        </w:tc>
      </w:tr>
    </w:tbl>
    <w:p w:rsidRPr="00B75F0E" w:rsidR="0085747A" w:rsidP="009C54AE" w:rsidRDefault="0085747A" w14:paraId="163D7E4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5F0E" w:rsidR="009F4610" w:rsidP="009C54AE" w:rsidRDefault="0085747A" w14:paraId="50223C1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75F0E">
        <w:rPr>
          <w:rFonts w:ascii="Corbel" w:hAnsi="Corbel"/>
          <w:b/>
          <w:sz w:val="24"/>
          <w:szCs w:val="24"/>
        </w:rPr>
        <w:t xml:space="preserve">5. </w:t>
      </w:r>
      <w:r w:rsidRPr="00B75F0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75F0E" w:rsidR="0085747A" w:rsidP="009C54AE" w:rsidRDefault="0085747A" w14:paraId="4C671C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75F0E" w:rsidR="00B75F0E" w:rsidTr="30D88E35" w14:paraId="2D4EBBB0" w14:textId="77777777">
        <w:tc>
          <w:tcPr>
            <w:tcW w:w="4902" w:type="dxa"/>
            <w:tcMar/>
            <w:vAlign w:val="center"/>
          </w:tcPr>
          <w:p w:rsidRPr="00B75F0E" w:rsidR="0085747A" w:rsidP="009C54AE" w:rsidRDefault="00C61DC5" w14:paraId="2AC07A1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75F0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75F0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tcMar/>
            <w:vAlign w:val="center"/>
          </w:tcPr>
          <w:p w:rsidRPr="00B75F0E" w:rsidR="0085747A" w:rsidP="009C54AE" w:rsidRDefault="00C61DC5" w14:paraId="351979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75F0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75F0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75F0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75F0E" w:rsidR="00B75F0E" w:rsidTr="30D88E35" w14:paraId="256F7E77" w14:textId="77777777">
        <w:tc>
          <w:tcPr>
            <w:tcW w:w="4902" w:type="dxa"/>
            <w:tcMar/>
          </w:tcPr>
          <w:p w:rsidRPr="00B75F0E" w:rsidR="001F5DF4" w:rsidP="001F5DF4" w:rsidRDefault="001F5DF4" w14:paraId="4083246E" w14:textId="165319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0D88E35" w:rsidR="77732526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  <w:tcMar/>
          </w:tcPr>
          <w:p w:rsidRPr="00B75F0E" w:rsidR="001F5DF4" w:rsidP="001F5DF4" w:rsidRDefault="4EBAD0B6" w14:paraId="714B57A4" w14:textId="4691E1AE">
            <w:pPr>
              <w:pStyle w:val="Akapitzlist"/>
              <w:spacing w:after="120" w:line="240" w:lineRule="auto"/>
              <w:ind w:left="0"/>
            </w:pPr>
            <w:r w:rsidRPr="4E8B6F71">
              <w:rPr>
                <w:rFonts w:ascii="Corbel" w:hAnsi="Corbel"/>
              </w:rPr>
              <w:t xml:space="preserve">15 godz. </w:t>
            </w:r>
          </w:p>
          <w:p w:rsidRPr="00B75F0E" w:rsidR="001F5DF4" w:rsidP="001F5DF4" w:rsidRDefault="001F5DF4" w14:paraId="02197378" w14:textId="2B3A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75F0E" w:rsidR="00B75F0E" w:rsidTr="30D88E35" w14:paraId="28E42728" w14:textId="77777777">
        <w:tc>
          <w:tcPr>
            <w:tcW w:w="4902" w:type="dxa"/>
            <w:tcMar/>
          </w:tcPr>
          <w:p w:rsidRPr="00B75F0E" w:rsidR="001F5DF4" w:rsidP="001F5DF4" w:rsidRDefault="001F5DF4" w14:paraId="58A12552" w14:textId="6451F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0D88E35" w:rsidR="7773252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0D88E35" w:rsidR="2281CFE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75F0E" w:rsidR="001F5DF4" w:rsidP="001F5DF4" w:rsidRDefault="001F5DF4" w14:paraId="34BFF5C4" w14:textId="39218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Mar/>
          </w:tcPr>
          <w:p w:rsidRPr="00B75F0E" w:rsidR="001F5DF4" w:rsidP="001F5DF4" w:rsidRDefault="001F5DF4" w14:paraId="434428F5" w14:textId="5766E0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B75F0E" w:rsidR="00B75F0E" w:rsidTr="30D88E35" w14:paraId="018C2E86" w14:textId="77777777">
        <w:tc>
          <w:tcPr>
            <w:tcW w:w="4902" w:type="dxa"/>
            <w:tcMar/>
          </w:tcPr>
          <w:p w:rsidRPr="00B75F0E" w:rsidR="001F5DF4" w:rsidP="001F5DF4" w:rsidRDefault="001F5DF4" w14:paraId="31808A5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75F0E" w:rsidR="001F5DF4" w:rsidP="001F5DF4" w:rsidRDefault="001F5DF4" w14:paraId="5EF48795" w14:textId="2B4748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Mar/>
          </w:tcPr>
          <w:p w:rsidRPr="00B75F0E" w:rsidR="001F5DF4" w:rsidP="001F5DF4" w:rsidRDefault="0094731F" w14:paraId="66024E8C" w14:textId="2AEF43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9</w:t>
            </w:r>
            <w:r w:rsidRPr="00B75F0E" w:rsidR="00AB143F">
              <w:rPr>
                <w:rFonts w:ascii="Corbel" w:hAnsi="Corbel"/>
                <w:sz w:val="24"/>
                <w:szCs w:val="24"/>
              </w:rPr>
              <w:t>5</w:t>
            </w:r>
            <w:r w:rsidRPr="00B75F0E" w:rsidR="001F5DF4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B75F0E" w:rsidR="00B75F0E" w:rsidTr="30D88E35" w14:paraId="1D02EEFB" w14:textId="77777777">
        <w:tc>
          <w:tcPr>
            <w:tcW w:w="4902" w:type="dxa"/>
            <w:tcMar/>
          </w:tcPr>
          <w:p w:rsidRPr="00B75F0E" w:rsidR="001F5DF4" w:rsidP="001F5DF4" w:rsidRDefault="001F5DF4" w14:paraId="79E1801A" w14:textId="401956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5F0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Mar/>
          </w:tcPr>
          <w:p w:rsidRPr="00B75F0E" w:rsidR="001F5DF4" w:rsidP="001F5DF4" w:rsidRDefault="4EBAD0B6" w14:paraId="5AFC52D7" w14:textId="5330F6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8B6F71">
              <w:rPr>
                <w:rFonts w:ascii="Corbel" w:hAnsi="Corbel"/>
                <w:sz w:val="24"/>
                <w:szCs w:val="24"/>
              </w:rPr>
              <w:t xml:space="preserve">112 </w:t>
            </w:r>
          </w:p>
        </w:tc>
      </w:tr>
      <w:tr w:rsidRPr="00B75F0E" w:rsidR="00B75F0E" w:rsidTr="30D88E35" w14:paraId="093E2AD5" w14:textId="77777777">
        <w:tc>
          <w:tcPr>
            <w:tcW w:w="4902" w:type="dxa"/>
            <w:tcMar/>
          </w:tcPr>
          <w:p w:rsidRPr="00B75F0E" w:rsidR="001F5DF4" w:rsidP="001F5DF4" w:rsidRDefault="001F5DF4" w14:paraId="1496C3BD" w14:textId="1AD6EA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75F0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Mar/>
          </w:tcPr>
          <w:p w:rsidRPr="00B75F0E" w:rsidR="001F5DF4" w:rsidP="001F5DF4" w:rsidRDefault="4EBAD0B6" w14:paraId="76DFF81B" w14:textId="6D269C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8B6F71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:rsidRPr="00B75F0E" w:rsidR="0085747A" w:rsidP="009C54AE" w:rsidRDefault="00923D7D" w14:paraId="30FDED2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75F0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75F0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75F0E" w:rsidR="003E1941" w:rsidP="009C54AE" w:rsidRDefault="003E1941" w14:paraId="187F6E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5F0E" w:rsidR="0085747A" w:rsidP="009C54AE" w:rsidRDefault="0071620A" w14:paraId="6BAC9DE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6. </w:t>
      </w:r>
      <w:r w:rsidRPr="00B75F0E" w:rsidR="0085747A">
        <w:rPr>
          <w:rFonts w:ascii="Corbel" w:hAnsi="Corbel"/>
          <w:smallCaps w:val="0"/>
          <w:szCs w:val="24"/>
        </w:rPr>
        <w:t>PRAKTYKI ZAWO</w:t>
      </w:r>
      <w:r w:rsidRPr="00B75F0E" w:rsidR="009D3F3B">
        <w:rPr>
          <w:rFonts w:ascii="Corbel" w:hAnsi="Corbel"/>
          <w:smallCaps w:val="0"/>
          <w:szCs w:val="24"/>
        </w:rPr>
        <w:t>DOWE W RAMACH PRZEDMIOTU</w:t>
      </w:r>
    </w:p>
    <w:p w:rsidRPr="00B75F0E" w:rsidR="0085747A" w:rsidP="009C54AE" w:rsidRDefault="0085747A" w14:paraId="5832192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75F0E" w:rsidR="00B75F0E" w:rsidTr="0071620A" w14:paraId="6A6206F6" w14:textId="77777777">
        <w:trPr>
          <w:trHeight w:val="397"/>
        </w:trPr>
        <w:tc>
          <w:tcPr>
            <w:tcW w:w="3544" w:type="dxa"/>
          </w:tcPr>
          <w:p w:rsidRPr="00B75F0E" w:rsidR="0085747A" w:rsidP="009C54AE" w:rsidRDefault="0085747A" w14:paraId="14FAF7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75F0E" w:rsidR="0085747A" w:rsidP="009C54AE" w:rsidRDefault="001F5DF4" w14:paraId="7AE2D067" w14:textId="1B42FA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Pr="00B75F0E" w:rsidR="0085747A" w:rsidTr="0071620A" w14:paraId="4F558F77" w14:textId="77777777">
        <w:trPr>
          <w:trHeight w:val="397"/>
        </w:trPr>
        <w:tc>
          <w:tcPr>
            <w:tcW w:w="3544" w:type="dxa"/>
          </w:tcPr>
          <w:p w:rsidRPr="00B75F0E" w:rsidR="0085747A" w:rsidP="009C54AE" w:rsidRDefault="0085747A" w14:paraId="4DB1FB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75F0E" w:rsidR="0085747A" w:rsidP="009C54AE" w:rsidRDefault="001F5DF4" w14:paraId="40170CDF" w14:textId="5496A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75F0E" w:rsidR="003E1941" w:rsidP="009C54AE" w:rsidRDefault="003E1941" w14:paraId="206DBAD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30D88E35" w:rsidRDefault="30D88E35" w14:paraId="1BCFBF8F" w14:textId="4E44B102">
      <w:r>
        <w:br w:type="page"/>
      </w:r>
    </w:p>
    <w:p w:rsidRPr="00B75F0E" w:rsidR="0085747A" w:rsidP="009C54AE" w:rsidRDefault="00675843" w14:paraId="2CA6D36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75F0E">
        <w:rPr>
          <w:rFonts w:ascii="Corbel" w:hAnsi="Corbel"/>
          <w:smallCaps w:val="0"/>
          <w:szCs w:val="24"/>
        </w:rPr>
        <w:t xml:space="preserve">7. </w:t>
      </w:r>
      <w:r w:rsidRPr="00B75F0E" w:rsidR="0085747A">
        <w:rPr>
          <w:rFonts w:ascii="Corbel" w:hAnsi="Corbel"/>
          <w:smallCaps w:val="0"/>
          <w:szCs w:val="24"/>
        </w:rPr>
        <w:t>LITERATURA</w:t>
      </w:r>
      <w:r w:rsidRPr="00B75F0E">
        <w:rPr>
          <w:rFonts w:ascii="Corbel" w:hAnsi="Corbel"/>
          <w:smallCaps w:val="0"/>
          <w:szCs w:val="24"/>
        </w:rPr>
        <w:t xml:space="preserve"> </w:t>
      </w:r>
    </w:p>
    <w:p w:rsidRPr="00B75F0E" w:rsidR="00675843" w:rsidP="009C54AE" w:rsidRDefault="00675843" w14:paraId="170900D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75F0E" w:rsidR="00B75F0E" w:rsidTr="4E8B6F71" w14:paraId="43415488" w14:textId="77777777">
        <w:trPr>
          <w:trHeight w:val="397"/>
        </w:trPr>
        <w:tc>
          <w:tcPr>
            <w:tcW w:w="7513" w:type="dxa"/>
          </w:tcPr>
          <w:p w:rsidRPr="00B75F0E" w:rsidR="0085747A" w:rsidP="4E8B6F71" w:rsidRDefault="0085747A" w14:paraId="57649D5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E8B6F71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4E8B6F71" w:rsidP="4E8B6F71" w:rsidRDefault="4E8B6F71" w14:paraId="06B52D1F" w14:textId="6990D69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B75F0E" w:rsidR="001F5DF4" w:rsidP="00757E98" w:rsidRDefault="003079C0" w14:paraId="395646F2" w14:textId="632E1FD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M. Wierzbowski (red.), </w:t>
            </w:r>
            <w:r w:rsidRPr="00B75F0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administracyjne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, Wyd.1</w:t>
            </w:r>
            <w:r w:rsidRPr="00B75F0E" w:rsidR="00C02120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r w:rsidRPr="00B75F0E" w:rsidR="00C02120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Pr="00B75F0E" w:rsidR="00C02120"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  <w:p w:rsidRPr="00B75F0E" w:rsidR="00770E6A" w:rsidP="00770E6A" w:rsidRDefault="00770E6A" w14:paraId="7B87C707" w14:textId="57680A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Z. Duniewska, B. Jaworska-Dębska, E. Olejniczak-Szałowska, M. Stahl, </w:t>
            </w:r>
            <w:r w:rsidRPr="00B75F0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administracyjne materialne,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Wyd. 3, Wydawnictwo Wolters Kluwer, Warszawa 2020</w:t>
            </w:r>
          </w:p>
          <w:p w:rsidRPr="00B75F0E" w:rsidR="00C02120" w:rsidP="00ED0340" w:rsidRDefault="00757E98" w14:paraId="4F712911" w14:textId="0FAB1D5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Durzyńska, </w:t>
            </w:r>
            <w:r w:rsidRPr="00B75F0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Podział nieruchomości, </w:t>
            </w:r>
            <w:r w:rsidRPr="00B75F0E">
              <w:rPr>
                <w:rFonts w:ascii="Corbel" w:hAnsi="Corbel"/>
                <w:b w:val="0"/>
                <w:smallCaps w:val="0"/>
                <w:szCs w:val="24"/>
              </w:rPr>
              <w:t>Wyd. 2, Wydawnictwo Wolters Kluwer, Warszawa 2021</w:t>
            </w:r>
          </w:p>
        </w:tc>
      </w:tr>
      <w:tr w:rsidRPr="00B75F0E" w:rsidR="0085747A" w:rsidTr="4E8B6F71" w14:paraId="1964EF22" w14:textId="77777777">
        <w:trPr>
          <w:trHeight w:val="397"/>
        </w:trPr>
        <w:tc>
          <w:tcPr>
            <w:tcW w:w="7513" w:type="dxa"/>
          </w:tcPr>
          <w:p w:rsidRPr="00B75F0E" w:rsidR="0085747A" w:rsidP="4E8B6F71" w:rsidRDefault="0085747A" w14:paraId="32B42C51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E8B6F7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4E8B6F71" w:rsidP="4E8B6F71" w:rsidRDefault="4E8B6F71" w14:paraId="4E096A77" w14:textId="46EBE9C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B75F0E" w:rsidR="00757E98" w:rsidP="00757E98" w:rsidRDefault="00757E98" w14:paraId="43611F09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smallCaps w:val="0"/>
                <w:szCs w:val="24"/>
              </w:rPr>
              <w:t xml:space="preserve">R. Strzelczyk, </w:t>
            </w:r>
            <w:r w:rsidRPr="00B75F0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nieruchomości, </w:t>
            </w: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>Wyd. 6, Wydawnictwo C.H. Beck, Warszawa 2019</w:t>
            </w:r>
          </w:p>
          <w:p w:rsidRPr="00B75F0E" w:rsidR="00757E98" w:rsidP="00757E98" w:rsidRDefault="00757E98" w14:paraId="3C54B9B3" w14:textId="2E10539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E. Bończak-Kucharczyk, </w:t>
            </w:r>
            <w:r w:rsidRPr="00B75F0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Ustawa o gospodarce nieruchomościami. Komentarz, </w:t>
            </w:r>
            <w:r w:rsidRPr="00B75F0E">
              <w:rPr>
                <w:rFonts w:ascii="Corbel" w:hAnsi="Corbel"/>
                <w:b w:val="0"/>
                <w:iCs/>
                <w:smallCaps w:val="0"/>
                <w:szCs w:val="24"/>
              </w:rPr>
              <w:t>Wyd. 6, Wydawnictwo Wolters Kluwer, Warszawa 2020</w:t>
            </w:r>
          </w:p>
        </w:tc>
      </w:tr>
    </w:tbl>
    <w:p w:rsidRPr="00B75F0E" w:rsidR="0085747A" w:rsidP="009C54AE" w:rsidRDefault="0085747A" w14:paraId="50369C6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75F0E" w:rsidR="0085747A" w:rsidP="009C54AE" w:rsidRDefault="0085747A" w14:paraId="5A1C00D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75F0E" w:rsidR="0085747A" w:rsidP="00F83B28" w:rsidRDefault="0085747A" w14:paraId="7F5888D2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75F0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75F0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5E94" w:rsidP="00C16ABF" w:rsidRDefault="00535E94" w14:paraId="023177F9" w14:textId="77777777">
      <w:pPr>
        <w:spacing w:after="0" w:line="240" w:lineRule="auto"/>
      </w:pPr>
      <w:r>
        <w:separator/>
      </w:r>
    </w:p>
  </w:endnote>
  <w:endnote w:type="continuationSeparator" w:id="0">
    <w:p w:rsidR="00535E94" w:rsidP="00C16ABF" w:rsidRDefault="00535E94" w14:paraId="6D76DFE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5E94" w:rsidP="00C16ABF" w:rsidRDefault="00535E94" w14:paraId="2834C1D8" w14:textId="77777777">
      <w:pPr>
        <w:spacing w:after="0" w:line="240" w:lineRule="auto"/>
      </w:pPr>
      <w:r>
        <w:separator/>
      </w:r>
    </w:p>
  </w:footnote>
  <w:footnote w:type="continuationSeparator" w:id="0">
    <w:p w:rsidR="00535E94" w:rsidP="00C16ABF" w:rsidRDefault="00535E94" w14:paraId="2EF8E056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15962A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066275">
    <w:abstractNumId w:val="2"/>
  </w:num>
  <w:num w:numId="2" w16cid:durableId="634989889">
    <w:abstractNumId w:val="1"/>
  </w:num>
  <w:num w:numId="3" w16cid:durableId="1507358882">
    <w:abstractNumId w:val="3"/>
  </w:num>
  <w:num w:numId="4" w16cid:durableId="365450302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90E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D657B"/>
    <w:rsid w:val="001D7B54"/>
    <w:rsid w:val="001E0209"/>
    <w:rsid w:val="001F2CA2"/>
    <w:rsid w:val="001F5DF4"/>
    <w:rsid w:val="002144C0"/>
    <w:rsid w:val="00220578"/>
    <w:rsid w:val="0022477D"/>
    <w:rsid w:val="002278A9"/>
    <w:rsid w:val="002336F9"/>
    <w:rsid w:val="0024028F"/>
    <w:rsid w:val="002423A1"/>
    <w:rsid w:val="00244ABC"/>
    <w:rsid w:val="00281FF2"/>
    <w:rsid w:val="002857DE"/>
    <w:rsid w:val="00291567"/>
    <w:rsid w:val="00296A4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1FDE"/>
    <w:rsid w:val="00346FE9"/>
    <w:rsid w:val="0034759A"/>
    <w:rsid w:val="003503F6"/>
    <w:rsid w:val="003530DD"/>
    <w:rsid w:val="00363F78"/>
    <w:rsid w:val="00382994"/>
    <w:rsid w:val="003A0A5B"/>
    <w:rsid w:val="003A1176"/>
    <w:rsid w:val="003A20F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A55"/>
    <w:rsid w:val="00535E94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948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6477"/>
    <w:rsid w:val="006C167B"/>
    <w:rsid w:val="006D050F"/>
    <w:rsid w:val="006D6139"/>
    <w:rsid w:val="006E5D65"/>
    <w:rsid w:val="006F0511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E98"/>
    <w:rsid w:val="007632A0"/>
    <w:rsid w:val="00763BF1"/>
    <w:rsid w:val="00766FD4"/>
    <w:rsid w:val="00770E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8DBC"/>
    <w:rsid w:val="007F1A76"/>
    <w:rsid w:val="007F4155"/>
    <w:rsid w:val="0081554D"/>
    <w:rsid w:val="00816571"/>
    <w:rsid w:val="0081707E"/>
    <w:rsid w:val="0084091E"/>
    <w:rsid w:val="008449B3"/>
    <w:rsid w:val="008552A2"/>
    <w:rsid w:val="0085747A"/>
    <w:rsid w:val="00882E8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1F"/>
    <w:rsid w:val="009508DF"/>
    <w:rsid w:val="00950DAC"/>
    <w:rsid w:val="00954A07"/>
    <w:rsid w:val="00983A8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2EF"/>
    <w:rsid w:val="00A00ECC"/>
    <w:rsid w:val="00A03F3F"/>
    <w:rsid w:val="00A155EE"/>
    <w:rsid w:val="00A2245B"/>
    <w:rsid w:val="00A30110"/>
    <w:rsid w:val="00A35A26"/>
    <w:rsid w:val="00A36899"/>
    <w:rsid w:val="00A371F6"/>
    <w:rsid w:val="00A43BF6"/>
    <w:rsid w:val="00A53FA5"/>
    <w:rsid w:val="00A54817"/>
    <w:rsid w:val="00A601C8"/>
    <w:rsid w:val="00A60799"/>
    <w:rsid w:val="00A72F60"/>
    <w:rsid w:val="00A84C85"/>
    <w:rsid w:val="00A93FB7"/>
    <w:rsid w:val="00A97DE1"/>
    <w:rsid w:val="00AB053C"/>
    <w:rsid w:val="00AB143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F0E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12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3B1"/>
    <w:rsid w:val="00C70A26"/>
    <w:rsid w:val="00C766DF"/>
    <w:rsid w:val="00C77D7A"/>
    <w:rsid w:val="00C94B98"/>
    <w:rsid w:val="00CA2B96"/>
    <w:rsid w:val="00CA5089"/>
    <w:rsid w:val="00CA56E5"/>
    <w:rsid w:val="00CC2C5A"/>
    <w:rsid w:val="00CD029D"/>
    <w:rsid w:val="00CD4B73"/>
    <w:rsid w:val="00CD6897"/>
    <w:rsid w:val="00CE02C0"/>
    <w:rsid w:val="00CE5BAC"/>
    <w:rsid w:val="00CF25BE"/>
    <w:rsid w:val="00CF5151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21E7D"/>
    <w:rsid w:val="00E22FBC"/>
    <w:rsid w:val="00E24BF5"/>
    <w:rsid w:val="00E25338"/>
    <w:rsid w:val="00E46C6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326"/>
    <w:rsid w:val="00F9427A"/>
    <w:rsid w:val="00F974DA"/>
    <w:rsid w:val="00FA46E5"/>
    <w:rsid w:val="00FB067A"/>
    <w:rsid w:val="00FB7DBA"/>
    <w:rsid w:val="00FC1097"/>
    <w:rsid w:val="00FC1C25"/>
    <w:rsid w:val="00FC25E5"/>
    <w:rsid w:val="00FC3F45"/>
    <w:rsid w:val="00FD503F"/>
    <w:rsid w:val="00FD7589"/>
    <w:rsid w:val="00FE71FC"/>
    <w:rsid w:val="00FF016A"/>
    <w:rsid w:val="00FF1401"/>
    <w:rsid w:val="00FF5E7D"/>
    <w:rsid w:val="048891D2"/>
    <w:rsid w:val="0932535D"/>
    <w:rsid w:val="0A1103BA"/>
    <w:rsid w:val="0A1103BA"/>
    <w:rsid w:val="0BACD41B"/>
    <w:rsid w:val="0C113A68"/>
    <w:rsid w:val="0F80E851"/>
    <w:rsid w:val="1236FD52"/>
    <w:rsid w:val="19655E75"/>
    <w:rsid w:val="19D67026"/>
    <w:rsid w:val="1D6BDFD0"/>
    <w:rsid w:val="1EEDF9C8"/>
    <w:rsid w:val="2171039E"/>
    <w:rsid w:val="2281CFEB"/>
    <w:rsid w:val="270D5E3D"/>
    <w:rsid w:val="271E782E"/>
    <w:rsid w:val="28A92E9E"/>
    <w:rsid w:val="2B001AE4"/>
    <w:rsid w:val="2C90CA54"/>
    <w:rsid w:val="30D88E35"/>
    <w:rsid w:val="313971F4"/>
    <w:rsid w:val="379BA3B2"/>
    <w:rsid w:val="39B3155B"/>
    <w:rsid w:val="3A28ADEF"/>
    <w:rsid w:val="432E0CF6"/>
    <w:rsid w:val="4340CF44"/>
    <w:rsid w:val="43805FFF"/>
    <w:rsid w:val="459E04B5"/>
    <w:rsid w:val="4670FE8C"/>
    <w:rsid w:val="4CBC3C7A"/>
    <w:rsid w:val="4D1B81D6"/>
    <w:rsid w:val="4D38221E"/>
    <w:rsid w:val="4D4ADD16"/>
    <w:rsid w:val="4E8B6F71"/>
    <w:rsid w:val="4EAC979C"/>
    <w:rsid w:val="4EBAD0B6"/>
    <w:rsid w:val="50273FD2"/>
    <w:rsid w:val="50A1BB2C"/>
    <w:rsid w:val="51C8A4F5"/>
    <w:rsid w:val="5460E543"/>
    <w:rsid w:val="546F03B3"/>
    <w:rsid w:val="58D42C62"/>
    <w:rsid w:val="595D7DF6"/>
    <w:rsid w:val="5AC748E4"/>
    <w:rsid w:val="5ACC47A4"/>
    <w:rsid w:val="5CD0F795"/>
    <w:rsid w:val="627949C9"/>
    <w:rsid w:val="633FA958"/>
    <w:rsid w:val="664B921C"/>
    <w:rsid w:val="6A84510B"/>
    <w:rsid w:val="6BF44C49"/>
    <w:rsid w:val="6F241C99"/>
    <w:rsid w:val="75E86AC2"/>
    <w:rsid w:val="75FAAADB"/>
    <w:rsid w:val="76134746"/>
    <w:rsid w:val="7625E0D1"/>
    <w:rsid w:val="76FDD41C"/>
    <w:rsid w:val="77732526"/>
    <w:rsid w:val="78380393"/>
    <w:rsid w:val="7A1E84A9"/>
    <w:rsid w:val="7C87A862"/>
    <w:rsid w:val="7F0AA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styleId="Zawartotabeli" w:customStyle="1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</revision>
  <lastPrinted>2021-12-17T09:20:00.0000000Z</lastPrinted>
  <dcterms:created xsi:type="dcterms:W3CDTF">2023-09-10T16:49:00.0000000Z</dcterms:created>
  <dcterms:modified xsi:type="dcterms:W3CDTF">2023-09-30T08:08:26.4174192Z</dcterms:modified>
</coreProperties>
</file>